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8201-8300\\ARMv51_files\\48F9CDFFC9174B7C898DD5782A9A5760\\Карта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header_org_info"/>
            <w:bookmarkEnd w:id="0"/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header_table"/>
            <w:bookmarkEnd w:id="1"/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139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proofErr w:type="gramStart"/>
            <w:r w:rsidRPr="00D46F74">
              <w:rPr>
                <w:sz w:val="18"/>
                <w:szCs w:val="18"/>
              </w:rPr>
              <w:t>Заведующий</w:t>
            </w:r>
            <w:proofErr w:type="gramEnd"/>
            <w:r w:rsidRPr="00D46F74">
              <w:rPr>
                <w:sz w:val="18"/>
                <w:szCs w:val="18"/>
              </w:rPr>
              <w:t xml:space="preserve"> врачебной амбулатории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20668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bookmarkStart w:id="2" w:name="rm_name_table"/>
            <w:bookmarkEnd w:id="2"/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bookmarkStart w:id="3" w:name="col_rm_table"/>
            <w:bookmarkEnd w:id="3"/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  <w:bookmarkStart w:id="4" w:name="snils_table"/>
            <w:bookmarkEnd w:id="4"/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6" w:name="s030_1"/>
            <w:bookmarkEnd w:id="6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7" w:name="s030_2"/>
            <w:bookmarkEnd w:id="7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8" w:name="s030_3"/>
            <w:bookmarkEnd w:id="8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9" w:name="s030_4"/>
            <w:bookmarkEnd w:id="9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0" w:name="s030_5"/>
            <w:bookmarkEnd w:id="10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1" w:name="s030_6"/>
            <w:bookmarkEnd w:id="11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2" w:name="s030_7"/>
            <w:bookmarkEnd w:id="12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3" w:name="s030_8"/>
            <w:bookmarkEnd w:id="13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4" w:name="s030_9"/>
            <w:bookmarkEnd w:id="14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5" w:name="s030_10"/>
            <w:bookmarkEnd w:id="15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6" w:name="s030_11"/>
            <w:bookmarkEnd w:id="16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7" w:name="s030_12"/>
            <w:bookmarkEnd w:id="17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8" w:name="s030_13"/>
            <w:bookmarkEnd w:id="18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19" w:name="s030_14"/>
            <w:bookmarkEnd w:id="19"/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21" w:name="s030_itog"/>
            <w:bookmarkEnd w:id="21"/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2" w:name="s040_1"/>
            <w:bookmarkEnd w:id="22"/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3" w:name="s040_2"/>
            <w:bookmarkEnd w:id="23"/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4" w:name="s040_3"/>
            <w:bookmarkEnd w:id="24"/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5" w:name="s040_4"/>
            <w:bookmarkEnd w:id="25"/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6" w:name="s040_5"/>
            <w:bookmarkEnd w:id="26"/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7" w:name="s040_6"/>
            <w:bookmarkEnd w:id="27"/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bookmarkStart w:id="28" w:name="s040_7"/>
            <w:bookmarkEnd w:id="28"/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0" w:name="s070_1"/>
            <w:bookmarkEnd w:id="30"/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2" w:name="s070_2"/>
            <w:bookmarkEnd w:id="32"/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5715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5715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5" w:name="s070_3"/>
            <w:bookmarkEnd w:id="35"/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51D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8201-8300\\ARMv51_files\\BB243335212C4310B1843BF52D772821\\Карта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140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24038 06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039-259-687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9A160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9A160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B8094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12"/>
          <w:footerReference w:type="default" r:id="rId1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8201-8300\\ARMv51_files\\F2B5096F28D24D58B1146CB4344500F9\\Карта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153А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20463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>2;</w:t>
        </w:r>
        <w:r w:rsidRPr="00D46F74">
          <w:rPr>
            <w:sz w:val="18"/>
            <w:szCs w:val="18"/>
            <w:u w:val="single"/>
          </w:rPr>
          <w:t xml:space="preserve">  153А, 8346.0001А (153А)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153-425-467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056-965-318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C211E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C211E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A30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14"/>
          <w:footerReference w:type="default" r:id="rId1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8201-8300\\ARMv51_files\\CCFD9299647540519ED17C5AFE46F1DB\\Карта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144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20463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132-079-942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5D72E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5D72E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53A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16"/>
          <w:footerReference w:type="default" r:id="rId1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8201-8300\\ARMv51_files\\6E88BE91CD884D3DAB68EB429A88D443\\Карта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157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Медицинская сестра кабинета профилактики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24038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039-259-588 98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F6004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F6004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43A9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18"/>
          <w:footerReference w:type="default" r:id="rId1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8201-8300\\ARMv51_files\\82652BE0FBC2408AA0B280EACC37086B\\Карта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155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Акушерка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20086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</w:t>
        </w:r>
        <w:r w:rsidRPr="00D46F74">
          <w:rPr>
            <w:sz w:val="18"/>
            <w:szCs w:val="18"/>
            <w:u w:val="single"/>
          </w:rPr>
          <w:t xml:space="preserve">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 099-661-084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</w:t>
        </w:r>
        <w:r w:rsidRPr="00D46F74">
          <w:rPr>
            <w:sz w:val="18"/>
            <w:szCs w:val="18"/>
            <w:u w:val="single"/>
          </w:rPr>
          <w:t xml:space="preserve">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4.9, 5.1,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1.2. Освещение: Модернизировать систему искусственного освещения (Улучшение качества  освещения);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1.3. Тяжесть: Организовать рациональные режимы труда  и отдыха (Снижение тяжести трудового процесса);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9C585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9C585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AF5B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20"/>
          <w:footerReference w:type="default" r:id="rId2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8201-8300\\ARMv51_files\\2BFDDEA09EAE4679934D84C76C157111\\Карта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8346.</w:t>
        </w:r>
        <w:r w:rsidRPr="00D46F74">
          <w:rPr>
            <w:sz w:val="18"/>
            <w:szCs w:val="18"/>
          </w:rPr>
          <w:t xml:space="preserve">0002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Фельдшер скорой медицинской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27328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109-536-951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070-356-934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039-259-545 87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067-162-055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Автомобиль скорой помощи,</w:t>
        </w:r>
        <w:r w:rsidRPr="00D46F74">
          <w:rPr>
            <w:sz w:val="18"/>
            <w:szCs w:val="18"/>
            <w:u w:val="single"/>
          </w:rPr>
          <w:t xml:space="preserve"> Тонометр, Кардиограф – «Мединова», и «МАС – 600», Инголятор – «Оморон»», Дефибрилятор «Филипс»,», и «ДФР – 02»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bookmarkStart w:id="37" w:name="s030_15" w:colFirst="5" w:colLast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Травмоопасность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допустимый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bookmarkEnd w:id="37"/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2.4.2,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1.2. Напряженность: Соблюдать рациональные режимы труда и отдыха (Снижение напряженности трудового процесса);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1.3. СП 2.1.3678-20 (Снижение травмоопасности);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1A54D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1A54D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D4B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22"/>
          <w:footerReference w:type="default" r:id="rId2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8201-8300\\ARMv51_files\\E1A4F7A8852D4EE7A09EDD01F9FE9416\\Карта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147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11442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115-068-513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037-176-132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Автомобиль УАЗ 3962, г/н Х 155 КУ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ГСМ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lastRenderedPageBreak/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Фактическое </w:t>
            </w:r>
            <w:r w:rsidRPr="00D46F74">
              <w:rPr>
                <w:sz w:val="18"/>
                <w:szCs w:val="18"/>
              </w:rPr>
              <w:lastRenderedPageBreak/>
              <w:t>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BD632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BD632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5302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24"/>
          <w:footerReference w:type="default" r:id="rId2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8201-8300\\ARMv51_files\\05FA8711CFF940FCAB3C2A607B5281C5\\Карта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148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11442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138-951-260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Автомобиль ГАЗ Луидор 225ОВО, г/н  У551 МА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ГСМ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</w:r>
            <w:r w:rsidRPr="00D46F74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D4654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D4654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265DF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26"/>
          <w:footerReference w:type="default" r:id="rId2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8201-8300\\ARMv51_files\\5C6AF27AD49C4DDF94B1DED8D11E4E30\\Карта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149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11442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Туркинская ВА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103-418-679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</w:rPr>
          <w:t xml:space="preserve"> Автомобиль ГАЗ Газель Next 221727, г/н Н 206 МС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</w:rPr>
          <w:t xml:space="preserve"> ГСМ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</w:r>
            <w:r w:rsidRPr="00D46F74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18.1,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1A54D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1A54D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6D794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28"/>
          <w:footerReference w:type="default" r:id="rId2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8201-8300\\ARMv51_files\\50D1082DF61244B08D4DEEF8E00B12C7\\Карта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181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Заведующая </w:t>
            </w:r>
            <w:proofErr w:type="gramStart"/>
            <w:r w:rsidRPr="00D46F74">
              <w:rPr>
                <w:sz w:val="18"/>
                <w:szCs w:val="18"/>
              </w:rPr>
              <w:t>фельдшерско-акушерским</w:t>
            </w:r>
            <w:proofErr w:type="gramEnd"/>
            <w:r w:rsidRPr="00D46F74">
              <w:rPr>
                <w:sz w:val="18"/>
                <w:szCs w:val="18"/>
              </w:rPr>
              <w:t xml:space="preserve"> пунктом-фельдшер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27328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ФАП</w:t>
        </w:r>
        <w:r w:rsidRPr="00D46F74">
          <w:rPr>
            <w:sz w:val="18"/>
            <w:szCs w:val="18"/>
            <w:u w:val="single"/>
          </w:rPr>
          <w:t xml:space="preserve"> с.Гремячинск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 070-356-872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  <w:u w:val="none"/>
          </w:rPr>
          <w:t xml:space="preserve"> </w:t>
        </w:r>
        <w:r w:rsidRPr="00D46F74">
          <w:rPr>
            <w:sz w:val="18"/>
            <w:szCs w:val="18"/>
          </w:rPr>
          <w:t xml:space="preserve">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  <w:u w:val="none"/>
          </w:rPr>
          <w:t xml:space="preserve"> </w:t>
        </w:r>
        <w:r w:rsidRPr="00D46F74">
          <w:rPr>
            <w:sz w:val="18"/>
            <w:szCs w:val="18"/>
          </w:rPr>
          <w:t xml:space="preserve">Дезинфицирующие 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497DF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497DF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C3586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9A2489">
      <w:pPr>
        <w:rPr>
          <w:sz w:val="18"/>
          <w:szCs w:val="18"/>
        </w:rPr>
        <w:sectPr w:rsidR="00D46F74" w:rsidRPr="00D46F74" w:rsidSect="00D46F74">
          <w:headerReference w:type="default" r:id="rId30"/>
          <w:footerReference w:type="default" r:id="rId3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D46F74">
        <w:rPr>
          <w:sz w:val="18"/>
          <w:szCs w:val="18"/>
        </w:rPr>
        <w:fldChar w:fldCharType="end"/>
      </w:r>
    </w:p>
    <w:p w:rsidR="00D46F74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lastRenderedPageBreak/>
        <w:fldChar w:fldCharType="begin"/>
      </w:r>
      <w:r w:rsidRPr="00D46F74">
        <w:rPr>
          <w:sz w:val="18"/>
          <w:szCs w:val="18"/>
        </w:rPr>
        <w:instrText xml:space="preserve"> INCLUDETEXT  "Q:\\АТТЕСТАЦИЯ 5.1 СОУТ\\САРМ (Новый)\\САРМ 110 8201-8300\\ARMv51_files\\87D78C171AD24AE1BED07B1C8C75AF8D\\Карта СОУТ.docx" \!  \* MERGEFORMAT </w:instrText>
      </w:r>
      <w:r w:rsidRPr="00D46F74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D46F74" w:rsidRPr="00D46F74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D46F74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D46F74" w:rsidRPr="00D46F74" w:rsidTr="00776AA2">
        <w:trPr>
          <w:jc w:val="center"/>
        </w:trPr>
        <w:tc>
          <w:tcPr>
            <w:tcW w:w="1800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D46F74" w:rsidRPr="00D46F74" w:rsidRDefault="00D46F74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D46F74" w:rsidRPr="00D46F74" w:rsidRDefault="00D46F74" w:rsidP="00367816">
      <w:pPr>
        <w:pStyle w:val="1"/>
        <w:rPr>
          <w:sz w:val="18"/>
          <w:szCs w:val="18"/>
        </w:rPr>
      </w:pPr>
    </w:p>
    <w:p w:rsidR="00D46F74" w:rsidRPr="00D46F74" w:rsidRDefault="00D46F74" w:rsidP="00367816">
      <w:pPr>
        <w:pStyle w:val="1"/>
        <w:rPr>
          <w:sz w:val="18"/>
          <w:szCs w:val="18"/>
        </w:rPr>
      </w:pPr>
      <w:r w:rsidRPr="00D46F74">
        <w:rPr>
          <w:sz w:val="18"/>
          <w:szCs w:val="18"/>
        </w:rPr>
        <w:t xml:space="preserve">КАРТА № </w:t>
      </w:r>
      <w:fldSimple w:instr=" DOCVARIABLE rm_number \* MERGEFORMAT " w:fldLock="1">
        <w:r w:rsidRPr="00D46F74">
          <w:rPr>
            <w:b w:val="0"/>
            <w:sz w:val="18"/>
            <w:szCs w:val="18"/>
          </w:rPr>
          <w:t xml:space="preserve"> 8346.</w:t>
        </w:r>
        <w:r w:rsidRPr="00D46F74">
          <w:rPr>
            <w:sz w:val="18"/>
            <w:szCs w:val="18"/>
          </w:rPr>
          <w:t xml:space="preserve">0003 </w:t>
        </w:r>
      </w:fldSimple>
      <w:r w:rsidRPr="00D46F74">
        <w:rPr>
          <w:rStyle w:val="a9"/>
          <w:b w:val="0"/>
          <w:sz w:val="18"/>
          <w:szCs w:val="18"/>
          <w:u w:val="none"/>
        </w:rPr>
        <w:t> </w:t>
      </w:r>
      <w:r w:rsidRPr="00D46F74">
        <w:rPr>
          <w:caps/>
          <w:sz w:val="18"/>
          <w:szCs w:val="18"/>
        </w:rPr>
        <w:br/>
      </w:r>
      <w:r w:rsidRPr="00D46F74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D46F74" w:rsidRPr="00D46F74" w:rsidTr="00704BCB">
        <w:tc>
          <w:tcPr>
            <w:tcW w:w="8613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Заведующая </w:t>
            </w:r>
            <w:proofErr w:type="gramStart"/>
            <w:r w:rsidRPr="00D46F74">
              <w:rPr>
                <w:sz w:val="18"/>
                <w:szCs w:val="18"/>
              </w:rPr>
              <w:t>фельдшерско-акушерским</w:t>
            </w:r>
            <w:proofErr w:type="gramEnd"/>
            <w:r w:rsidRPr="00D46F74">
              <w:rPr>
                <w:sz w:val="18"/>
                <w:szCs w:val="18"/>
              </w:rPr>
              <w:t xml:space="preserve"> пунктом-фельдшер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46F74" w:rsidRPr="00D46F74" w:rsidRDefault="00D46F74" w:rsidP="00232C8F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27328</w:t>
            </w:r>
          </w:p>
        </w:tc>
      </w:tr>
      <w:tr w:rsidR="00D46F74" w:rsidRPr="00D46F74" w:rsidTr="00704BCB">
        <w:tc>
          <w:tcPr>
            <w:tcW w:w="8613" w:type="dxa"/>
            <w:tcBorders>
              <w:top w:val="single" w:sz="4" w:space="0" w:color="auto"/>
            </w:tcBorders>
          </w:tcPr>
          <w:p w:rsidR="00D46F74" w:rsidRPr="00D46F74" w:rsidRDefault="00D46F74" w:rsidP="00776AA2">
            <w:pPr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D46F74" w:rsidRPr="00D46F74" w:rsidRDefault="00D46F74" w:rsidP="00776AA2">
      <w:pPr>
        <w:rPr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Наименование структурного подразделения:</w:t>
      </w:r>
      <w:r w:rsidRPr="00D46F74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D46F74">
          <w:rPr>
            <w:rStyle w:val="a9"/>
            <w:sz w:val="18"/>
            <w:szCs w:val="18"/>
          </w:rPr>
          <w:t xml:space="preserve"> ФАП</w:t>
        </w:r>
        <w:r w:rsidRPr="00D46F74">
          <w:rPr>
            <w:sz w:val="18"/>
            <w:szCs w:val="18"/>
            <w:u w:val="single"/>
          </w:rPr>
          <w:t xml:space="preserve"> с. Иркилик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sz w:val="18"/>
          <w:szCs w:val="18"/>
        </w:rPr>
        <w:t>Количество и номера аналогичных рабочих мест:</w:t>
      </w:r>
      <w:r w:rsidRPr="00D46F74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D46F74">
          <w:rPr>
            <w:rStyle w:val="a9"/>
            <w:sz w:val="18"/>
            <w:szCs w:val="18"/>
          </w:rPr>
          <w:t xml:space="preserve">  Отсутствуют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rPr>
          <w:color w:val="000000"/>
          <w:sz w:val="18"/>
          <w:szCs w:val="18"/>
          <w:vertAlign w:val="superscript"/>
        </w:rPr>
      </w:pPr>
      <w:r w:rsidRPr="00D46F74">
        <w:rPr>
          <w:b/>
          <w:sz w:val="18"/>
          <w:szCs w:val="18"/>
        </w:rPr>
        <w:t>Строка 010.</w:t>
      </w:r>
      <w:r w:rsidRPr="00D46F74">
        <w:rPr>
          <w:sz w:val="18"/>
          <w:szCs w:val="18"/>
        </w:rPr>
        <w:t> Выпуск ЕТКС, ЕКС  </w:t>
      </w:r>
      <w:r w:rsidRPr="00D46F74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D46F74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  <w:r w:rsidRPr="00D46F74">
        <w:rPr>
          <w:color w:val="000000"/>
          <w:sz w:val="18"/>
          <w:szCs w:val="18"/>
          <w:vertAlign w:val="superscript"/>
        </w:rPr>
        <w:t> </w:t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</w:r>
      <w:r w:rsidRPr="00D46F74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020.</w:t>
      </w:r>
      <w:r w:rsidRPr="00D46F74">
        <w:rPr>
          <w:sz w:val="18"/>
          <w:szCs w:val="18"/>
        </w:rPr>
        <w:t xml:space="preserve"> Численность </w:t>
      </w:r>
      <w:proofErr w:type="gramStart"/>
      <w:r w:rsidRPr="00D46F74">
        <w:rPr>
          <w:sz w:val="18"/>
          <w:szCs w:val="18"/>
        </w:rPr>
        <w:t>работающих</w:t>
      </w:r>
      <w:proofErr w:type="gramEnd"/>
      <w:r w:rsidRPr="00D46F74">
        <w:rPr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</w:tr>
      <w:tr w:rsidR="00D46F74" w:rsidRPr="00D46F74" w:rsidTr="00704BCB">
        <w:tc>
          <w:tcPr>
            <w:tcW w:w="7338" w:type="dxa"/>
            <w:gridSpan w:val="2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из них: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  <w:tr w:rsidR="00D46F74" w:rsidRPr="00D46F74" w:rsidTr="00704BCB">
        <w:tc>
          <w:tcPr>
            <w:tcW w:w="5070" w:type="dxa"/>
          </w:tcPr>
          <w:p w:rsidR="00D46F74" w:rsidRPr="00D46F74" w:rsidRDefault="00D46F74" w:rsidP="00776AA2">
            <w:pPr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</w:t>
            </w:r>
          </w:p>
        </w:tc>
      </w:tr>
    </w:tbl>
    <w:p w:rsidR="00D46F74" w:rsidRPr="00D46F74" w:rsidRDefault="00D46F74" w:rsidP="00776AA2">
      <w:pPr>
        <w:rPr>
          <w:b/>
          <w:sz w:val="18"/>
          <w:szCs w:val="18"/>
        </w:rPr>
      </w:pPr>
    </w:p>
    <w:p w:rsidR="00D46F74" w:rsidRPr="00D46F74" w:rsidRDefault="00D46F74" w:rsidP="00776AA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021.</w:t>
      </w:r>
      <w:r w:rsidRPr="00D46F74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D46F74" w:rsidRPr="00D46F74" w:rsidTr="00704BCB">
        <w:tc>
          <w:tcPr>
            <w:tcW w:w="6345" w:type="dxa"/>
            <w:tcBorders>
              <w:right w:val="single" w:sz="4" w:space="0" w:color="auto"/>
            </w:tcBorders>
          </w:tcPr>
          <w:p w:rsidR="00D46F74" w:rsidRPr="00D46F74" w:rsidRDefault="00D46F74" w:rsidP="00704BCB">
            <w:pPr>
              <w:jc w:val="center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051-637-930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F74" w:rsidRPr="00D46F74" w:rsidRDefault="00D46F74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022.</w:t>
      </w:r>
      <w:r w:rsidRPr="00D46F74">
        <w:rPr>
          <w:sz w:val="18"/>
          <w:szCs w:val="18"/>
        </w:rPr>
        <w:t xml:space="preserve">  Используемое оборудование:</w:t>
      </w:r>
      <w:r w:rsidRPr="00D46F74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D46F74">
          <w:rPr>
            <w:rStyle w:val="a9"/>
            <w:sz w:val="18"/>
            <w:szCs w:val="18"/>
            <w:u w:val="none"/>
          </w:rPr>
          <w:t xml:space="preserve"> </w:t>
        </w:r>
        <w:r w:rsidRPr="00D46F74">
          <w:rPr>
            <w:sz w:val="18"/>
            <w:szCs w:val="18"/>
          </w:rPr>
          <w:t xml:space="preserve">ПК, монитор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481C22">
      <w:pPr>
        <w:ind w:firstLine="1418"/>
        <w:rPr>
          <w:sz w:val="18"/>
          <w:szCs w:val="18"/>
        </w:rPr>
      </w:pPr>
      <w:r w:rsidRPr="00D46F74">
        <w:rPr>
          <w:sz w:val="18"/>
          <w:szCs w:val="18"/>
        </w:rPr>
        <w:t>Используемые материалы и сырье:</w:t>
      </w:r>
      <w:r w:rsidRPr="00D46F74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D46F74">
          <w:rPr>
            <w:rStyle w:val="a9"/>
            <w:sz w:val="18"/>
            <w:szCs w:val="18"/>
            <w:u w:val="none"/>
          </w:rPr>
          <w:t xml:space="preserve"> </w:t>
        </w:r>
        <w:r w:rsidRPr="00D46F74">
          <w:rPr>
            <w:sz w:val="18"/>
            <w:szCs w:val="18"/>
          </w:rPr>
          <w:t xml:space="preserve">Дезинфицирующие растворы </w:t>
        </w:r>
      </w:fldSimple>
      <w:r w:rsidRPr="00D46F74">
        <w:rPr>
          <w:rStyle w:val="a9"/>
          <w:sz w:val="18"/>
          <w:szCs w:val="18"/>
        </w:rPr>
        <w:t> </w:t>
      </w:r>
    </w:p>
    <w:p w:rsidR="00D46F74" w:rsidRPr="00D46F74" w:rsidRDefault="00D46F74" w:rsidP="00AD14A4">
      <w:pPr>
        <w:rPr>
          <w:rStyle w:val="a7"/>
          <w:sz w:val="18"/>
          <w:szCs w:val="18"/>
        </w:rPr>
      </w:pP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030.</w:t>
      </w:r>
      <w:r w:rsidRPr="00D46F74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</w:t>
            </w:r>
            <w:proofErr w:type="gramStart"/>
            <w:r w:rsidRPr="00D46F74">
              <w:rPr>
                <w:sz w:val="18"/>
                <w:szCs w:val="18"/>
              </w:rPr>
              <w:t>)у</w:t>
            </w:r>
            <w:proofErr w:type="gramEnd"/>
            <w:r w:rsidRPr="00D46F74">
              <w:rPr>
                <w:sz w:val="18"/>
                <w:szCs w:val="18"/>
              </w:rPr>
              <w:t>словий труда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Эффективность </w:t>
            </w:r>
            <w:proofErr w:type="gramStart"/>
            <w:r w:rsidRPr="00D46F74">
              <w:rPr>
                <w:sz w:val="18"/>
                <w:szCs w:val="18"/>
              </w:rPr>
              <w:t>СИЗ</w:t>
            </w:r>
            <w:proofErr w:type="gramEnd"/>
            <w:r w:rsidRPr="00D46F74">
              <w:rPr>
                <w:sz w:val="18"/>
                <w:szCs w:val="18"/>
              </w:rPr>
              <w:t>*, +/-/</w:t>
            </w:r>
            <w:r w:rsidRPr="00D46F74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46F74" w:rsidRPr="00D46F74" w:rsidRDefault="00D46F74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D46F74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46F74" w:rsidRPr="00D46F74" w:rsidRDefault="00D46F74" w:rsidP="00C03F4A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4" w:rsidRPr="00D46F74" w:rsidRDefault="00D46F74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sz w:val="18"/>
          <w:szCs w:val="18"/>
        </w:rPr>
        <w:t>* Средства индивидуальной защиты</w:t>
      </w:r>
    </w:p>
    <w:p w:rsidR="00D46F74" w:rsidRPr="00D46F74" w:rsidRDefault="00D46F74" w:rsidP="00481C22">
      <w:pPr>
        <w:rPr>
          <w:sz w:val="18"/>
          <w:szCs w:val="18"/>
        </w:rPr>
      </w:pPr>
      <w:r w:rsidRPr="00D46F74">
        <w:rPr>
          <w:b/>
          <w:sz w:val="18"/>
          <w:szCs w:val="18"/>
        </w:rPr>
        <w:t>Строка  040.</w:t>
      </w:r>
      <w:r w:rsidRPr="00D46F74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D46F74" w:rsidRPr="00D46F74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№</w:t>
            </w:r>
            <w:r w:rsidRPr="00D46F74">
              <w:rPr>
                <w:sz w:val="18"/>
                <w:szCs w:val="18"/>
              </w:rPr>
              <w:br/>
            </w:r>
            <w:proofErr w:type="gramStart"/>
            <w:r w:rsidRPr="00D46F74">
              <w:rPr>
                <w:sz w:val="18"/>
                <w:szCs w:val="18"/>
              </w:rPr>
              <w:t>п</w:t>
            </w:r>
            <w:proofErr w:type="gramEnd"/>
            <w:r w:rsidRPr="00D46F74">
              <w:rPr>
                <w:sz w:val="18"/>
                <w:szCs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46F74" w:rsidRPr="00D46F74" w:rsidRDefault="00D46F74" w:rsidP="00F31AF6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D46F74" w:rsidRPr="00D46F74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необходимость  в установлении </w:t>
            </w:r>
            <w:r w:rsidRPr="00D46F74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481C22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основание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D46F74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отсутствует</w:t>
            </w:r>
          </w:p>
        </w:tc>
      </w:tr>
      <w:tr w:rsidR="00D46F74" w:rsidRPr="00D46F74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1456F8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F74" w:rsidRPr="00D46F74" w:rsidRDefault="00D46F74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D46F74" w:rsidRPr="00D46F74" w:rsidRDefault="00D46F74" w:rsidP="00481C22">
      <w:pPr>
        <w:rPr>
          <w:rStyle w:val="a7"/>
          <w:sz w:val="18"/>
          <w:szCs w:val="18"/>
        </w:rPr>
      </w:pPr>
    </w:p>
    <w:p w:rsidR="00D46F74" w:rsidRPr="00D46F74" w:rsidRDefault="00D46F74" w:rsidP="007462E1">
      <w:pPr>
        <w:jc w:val="both"/>
        <w:rPr>
          <w:sz w:val="18"/>
          <w:szCs w:val="18"/>
        </w:rPr>
      </w:pPr>
      <w:r w:rsidRPr="00D46F74">
        <w:rPr>
          <w:b/>
          <w:sz w:val="18"/>
          <w:szCs w:val="18"/>
        </w:rPr>
        <w:t>Строка 050.</w:t>
      </w:r>
      <w:r w:rsidRPr="00D46F74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D46F74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D46F74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D46F74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D46F74">
          <w:rPr>
            <w:i/>
            <w:sz w:val="18"/>
            <w:szCs w:val="18"/>
            <w:u w:val="single"/>
          </w:rPr>
          <w:tab/>
          <w:t>   </w:t>
        </w:r>
        <w:r w:rsidRPr="00D46F74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D46F74">
        <w:rPr>
          <w:sz w:val="18"/>
          <w:szCs w:val="18"/>
          <w:u w:val="single"/>
        </w:rPr>
        <w:t xml:space="preserve"> </w:t>
      </w:r>
      <w:r w:rsidRPr="00D46F74">
        <w:rPr>
          <w:sz w:val="18"/>
          <w:szCs w:val="18"/>
          <w:u w:val="single"/>
        </w:rPr>
        <w:tab/>
        <w:t>   </w:t>
      </w:r>
      <w:r w:rsidRPr="00D46F74">
        <w:rPr>
          <w:sz w:val="18"/>
          <w:szCs w:val="18"/>
        </w:rPr>
        <w:br/>
      </w: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Дата составления: </w:t>
      </w:r>
      <w:r w:rsidRPr="00D46F74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D46F74">
          <w:rPr>
            <w:sz w:val="18"/>
            <w:szCs w:val="18"/>
            <w:u w:val="single"/>
          </w:rPr>
          <w:t>09.01.2023</w:t>
        </w:r>
      </w:fldSimple>
      <w:r w:rsidRPr="00D46F74">
        <w:rPr>
          <w:sz w:val="18"/>
          <w:szCs w:val="18"/>
          <w:u w:val="single"/>
        </w:rPr>
        <w:t xml:space="preserve">    </w:t>
      </w:r>
    </w:p>
    <w:p w:rsidR="00D46F74" w:rsidRPr="00D46F74" w:rsidRDefault="00D46F74" w:rsidP="00481C22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Специалист по охране труда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Начальник отдела кадров ГБУЗ «</w:t>
            </w:r>
            <w:proofErr w:type="gramStart"/>
            <w:r w:rsidRPr="00D46F74">
              <w:rPr>
                <w:sz w:val="18"/>
                <w:szCs w:val="18"/>
              </w:rPr>
              <w:t>Прибайкальская</w:t>
            </w:r>
            <w:proofErr w:type="gramEnd"/>
            <w:r w:rsidRPr="00D46F74">
              <w:rPr>
                <w:sz w:val="18"/>
                <w:szCs w:val="18"/>
              </w:rP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D46F74" w:rsidRPr="00D46F74" w:rsidRDefault="00D46F74" w:rsidP="003C5C39">
      <w:pPr>
        <w:rPr>
          <w:sz w:val="18"/>
          <w:szCs w:val="18"/>
        </w:rPr>
      </w:pPr>
      <w:r w:rsidRPr="00D46F74">
        <w:rPr>
          <w:sz w:val="18"/>
          <w:szCs w:val="18"/>
        </w:rPr>
        <w:t>Экспер</w:t>
      </w:r>
      <w:proofErr w:type="gramStart"/>
      <w:r w:rsidRPr="00D46F74">
        <w:rPr>
          <w:sz w:val="18"/>
          <w:szCs w:val="18"/>
        </w:rPr>
        <w:t>т(</w:t>
      </w:r>
      <w:proofErr w:type="gramEnd"/>
      <w:r w:rsidRPr="00D46F74">
        <w:rPr>
          <w:sz w:val="18"/>
          <w:szCs w:val="18"/>
        </w:rPr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46F74" w:rsidRPr="00D46F74" w:rsidTr="00CD409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3C5C39">
            <w:pPr>
              <w:pStyle w:val="a8"/>
              <w:rPr>
                <w:sz w:val="18"/>
                <w:szCs w:val="18"/>
              </w:rPr>
            </w:pPr>
            <w:r w:rsidRPr="00D46F74">
              <w:rPr>
                <w:sz w:val="18"/>
                <w:szCs w:val="18"/>
              </w:rPr>
              <w:t>10.01.2023</w:t>
            </w:r>
          </w:p>
        </w:tc>
      </w:tr>
      <w:tr w:rsidR="00D46F74" w:rsidRPr="00D46F74" w:rsidTr="00CD409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46F74" w:rsidRPr="00D46F74" w:rsidRDefault="00D46F74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7462E1">
      <w:pPr>
        <w:rPr>
          <w:sz w:val="18"/>
          <w:szCs w:val="18"/>
        </w:rPr>
      </w:pPr>
    </w:p>
    <w:p w:rsidR="00D46F74" w:rsidRPr="00D46F74" w:rsidRDefault="00D46F74" w:rsidP="007462E1">
      <w:pPr>
        <w:rPr>
          <w:sz w:val="18"/>
          <w:szCs w:val="18"/>
        </w:rPr>
      </w:pPr>
      <w:r w:rsidRPr="00D46F74">
        <w:rPr>
          <w:sz w:val="18"/>
          <w:szCs w:val="18"/>
        </w:rPr>
        <w:t>С результатами специальной оценки условий труда ознакомле</w:t>
      </w:r>
      <w:proofErr w:type="gramStart"/>
      <w:r w:rsidRPr="00D46F74">
        <w:rPr>
          <w:sz w:val="18"/>
          <w:szCs w:val="18"/>
        </w:rPr>
        <w:t>н(</w:t>
      </w:r>
      <w:proofErr w:type="gramEnd"/>
      <w:r w:rsidRPr="00D46F74">
        <w:rPr>
          <w:sz w:val="18"/>
          <w:szCs w:val="18"/>
        </w:rPr>
        <w:t>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46F74" w:rsidRPr="00D46F74" w:rsidRDefault="00D46F74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D46F74" w:rsidRPr="00D46F74" w:rsidTr="00E7255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6F74" w:rsidRPr="00D46F74" w:rsidRDefault="00D46F74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6F74" w:rsidRPr="00D46F74" w:rsidRDefault="00D46F74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D46F7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46F74" w:rsidRPr="00D46F74" w:rsidRDefault="00D46F74" w:rsidP="003C5C39">
      <w:pPr>
        <w:rPr>
          <w:sz w:val="18"/>
          <w:szCs w:val="18"/>
        </w:rPr>
      </w:pPr>
    </w:p>
    <w:p w:rsidR="007D1852" w:rsidRPr="00D46F74" w:rsidRDefault="00D46F74" w:rsidP="009A2489">
      <w:pPr>
        <w:rPr>
          <w:sz w:val="18"/>
          <w:szCs w:val="18"/>
        </w:rPr>
      </w:pPr>
      <w:r w:rsidRPr="00D46F74">
        <w:rPr>
          <w:sz w:val="18"/>
          <w:szCs w:val="18"/>
        </w:rPr>
        <w:fldChar w:fldCharType="end"/>
      </w:r>
    </w:p>
    <w:sectPr w:rsidR="007D1852" w:rsidRPr="00D46F74" w:rsidSect="00D46F74">
      <w:headerReference w:type="default" r:id="rId32"/>
      <w:footerReference w:type="default" r:id="rId33"/>
      <w:pgSz w:w="11906" w:h="16838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F74" w:rsidRPr="009E52E9" w:rsidRDefault="00D46F74" w:rsidP="00D46F74">
      <w:pPr>
        <w:rPr>
          <w:lang w:eastAsia="zh-TW"/>
        </w:rPr>
      </w:pPr>
      <w:r>
        <w:separator/>
      </w:r>
    </w:p>
  </w:endnote>
  <w:endnote w:type="continuationSeparator" w:id="0">
    <w:p w:rsidR="00D46F74" w:rsidRPr="009E52E9" w:rsidRDefault="00D46F74" w:rsidP="00D46F74">
      <w:pPr>
        <w:rPr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a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147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148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149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181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8346.0003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2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139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140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153А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144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157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155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D46F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8346.0002</w:t>
          </w:r>
        </w:p>
      </w:tc>
      <w:tc>
        <w:tcPr>
          <w:tcW w:w="720" w:type="dxa"/>
        </w:tcPr>
        <w:p w:rsidR="00481C22" w:rsidRPr="00704BCB" w:rsidRDefault="00D46F74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D46F74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D46F74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D46F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F74" w:rsidRPr="009E52E9" w:rsidRDefault="00D46F74" w:rsidP="00D46F74">
      <w:pPr>
        <w:rPr>
          <w:lang w:eastAsia="zh-TW"/>
        </w:rPr>
      </w:pPr>
      <w:r>
        <w:separator/>
      </w:r>
    </w:p>
  </w:footnote>
  <w:footnote w:type="continuationSeparator" w:id="0">
    <w:p w:rsidR="00D46F74" w:rsidRPr="009E52E9" w:rsidRDefault="00D46F74" w:rsidP="00D46F74">
      <w:pPr>
        <w:rPr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74" w:rsidRDefault="00D46F7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attachedTemplate r:id="rId1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" w:val="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Напряженность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D46F74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A4551"/>
    <w:rsid w:val="00AD7C32"/>
    <w:rsid w:val="00D46F74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6F7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6F74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D46F74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D46F74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D46F74"/>
    <w:pPr>
      <w:jc w:val="center"/>
    </w:pPr>
    <w:rPr>
      <w:sz w:val="20"/>
      <w:szCs w:val="20"/>
    </w:rPr>
  </w:style>
  <w:style w:type="character" w:customStyle="1" w:styleId="a9">
    <w:name w:val="Поле"/>
    <w:basedOn w:val="a0"/>
    <w:rsid w:val="00D46F74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D46F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46F74"/>
    <w:rPr>
      <w:sz w:val="24"/>
      <w:szCs w:val="24"/>
    </w:rPr>
  </w:style>
  <w:style w:type="character" w:styleId="ac">
    <w:name w:val="page number"/>
    <w:basedOn w:val="a0"/>
    <w:rsid w:val="00D46F74"/>
  </w:style>
  <w:style w:type="paragraph" w:styleId="ad">
    <w:name w:val="header"/>
    <w:basedOn w:val="a"/>
    <w:link w:val="ae"/>
    <w:rsid w:val="00D46F7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46F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0</TotalTime>
  <Pages>36</Pages>
  <Words>8580</Words>
  <Characters>66721</Characters>
  <Application>Microsoft Office Word</Application>
  <DocSecurity>0</DocSecurity>
  <Lines>556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75151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o.yagovceva</dc:creator>
  <cp:lastModifiedBy>o.yagovceva</cp:lastModifiedBy>
  <cp:revision>1</cp:revision>
  <dcterms:created xsi:type="dcterms:W3CDTF">2023-02-06T07:18:00Z</dcterms:created>
  <dcterms:modified xsi:type="dcterms:W3CDTF">2023-02-06T07:20:00Z</dcterms:modified>
</cp:coreProperties>
</file>