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1843"/>
      </w:tblGrid>
      <w:tr w:rsidR="005256D9" w:rsidRPr="00A95C4D" w:rsidTr="005256D9">
        <w:trPr>
          <w:trHeight w:val="983"/>
        </w:trPr>
        <w:tc>
          <w:tcPr>
            <w:tcW w:w="1843" w:type="dxa"/>
            <w:vAlign w:val="center"/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>Договор</w:t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N_dog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EE0523">
              <w:rPr>
                <w:rFonts w:ascii="Times New Roman" w:hAnsi="Times New Roman"/>
                <w:sz w:val="20"/>
                <w:szCs w:val="20"/>
              </w:rPr>
              <w:t>СОУТ-7-396/22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D_dog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EE0523">
              <w:rPr>
                <w:rFonts w:ascii="Times New Roman" w:hAnsi="Times New Roman"/>
                <w:sz w:val="20"/>
                <w:szCs w:val="20"/>
              </w:rPr>
              <w:t>26.07.2022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A95C4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/>
      </w:tblPr>
      <w:tblGrid>
        <w:gridCol w:w="4177"/>
      </w:tblGrid>
      <w:tr w:rsidR="005256D9" w:rsidRPr="00A95C4D" w:rsidTr="005256D9">
        <w:tc>
          <w:tcPr>
            <w:tcW w:w="4177" w:type="dxa"/>
          </w:tcPr>
          <w:p w:rsidR="005256D9" w:rsidRPr="00A95C4D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УТВЕРЖДАЮ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Председатель комиссии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bookmarkStart w:id="0" w:name="_GoBack"/>
      <w:bookmarkEnd w:id="0"/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/>
      </w:tblPr>
      <w:tblGrid>
        <w:gridCol w:w="1701"/>
        <w:gridCol w:w="120"/>
        <w:gridCol w:w="2375"/>
      </w:tblGrid>
      <w:tr w:rsidR="005256D9" w:rsidRPr="00A95C4D" w:rsidTr="005256D9">
        <w:tc>
          <w:tcPr>
            <w:tcW w:w="1701" w:type="dxa"/>
            <w:tcBorders>
              <w:bottom w:val="single" w:sz="4" w:space="0" w:color="auto"/>
            </w:tcBorders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1" w:name="com_boss"/>
            <w:bookmarkEnd w:id="1"/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256D9" w:rsidRPr="00A95C4D" w:rsidRDefault="00EE0523" w:rsidP="005256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Жамбалов З.Б.</w:t>
            </w:r>
          </w:p>
        </w:tc>
      </w:tr>
      <w:tr w:rsidR="005256D9" w:rsidRPr="00A95C4D" w:rsidTr="005256D9">
        <w:tc>
          <w:tcPr>
            <w:tcW w:w="1701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r w:rsidRPr="00A95C4D">
        <w:rPr>
          <w:color w:val="000000"/>
          <w:szCs w:val="24"/>
        </w:rPr>
        <w:t>«___»____________ 20</w:t>
      </w:r>
      <w:r w:rsidR="00015780" w:rsidRPr="00A95C4D">
        <w:rPr>
          <w:color w:val="000000"/>
          <w:szCs w:val="24"/>
        </w:rPr>
        <w:t>2</w:t>
      </w:r>
      <w:r w:rsidRPr="00A95C4D">
        <w:rPr>
          <w:color w:val="000000"/>
          <w:szCs w:val="24"/>
        </w:rPr>
        <w:t>__ г.</w:t>
      </w:r>
    </w:p>
    <w:p w:rsidR="005256D9" w:rsidRPr="00A95C4D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ОТЧЕТ</w:t>
      </w: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 проведении специальной оценки условий труда</w:t>
      </w:r>
      <w:r w:rsidR="00015780" w:rsidRPr="00A95C4D"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="00015780" w:rsidRPr="00A95C4D">
        <w:rPr>
          <w:rFonts w:ascii="Times New Roman" w:hAnsi="Times New Roman"/>
          <w:b/>
          <w:sz w:val="36"/>
          <w:szCs w:val="36"/>
        </w:rPr>
        <w:t>в</w:t>
      </w:r>
      <w:proofErr w:type="gramEnd"/>
    </w:p>
    <w:p w:rsidR="00BB0075" w:rsidRPr="00A95C4D" w:rsidRDefault="00BB0075" w:rsidP="00BB0075">
      <w:pPr>
        <w:jc w:val="center"/>
      </w:pPr>
      <w:r w:rsidRPr="00A95C4D">
        <w:t xml:space="preserve">(идентификационный </w:t>
      </w:r>
      <w:r w:rsidR="00ED7A87" w:rsidRPr="00A95C4D">
        <w:t xml:space="preserve">№ </w:t>
      </w:r>
      <w:r w:rsidRPr="00A95C4D">
        <w:t xml:space="preserve"> </w:t>
      </w:r>
      <w:r w:rsidRPr="00A95C4D">
        <w:rPr>
          <w:u w:val="single"/>
        </w:rPr>
        <w:t> </w:t>
      </w:r>
      <w:fldSimple w:instr=" DOCVARIABLE sout_id \* MERGEFORMAT ">
        <w:r w:rsidR="00EE0523">
          <w:rPr>
            <w:u w:val="single"/>
          </w:rPr>
          <w:t>578337</w:t>
        </w:r>
      </w:fldSimple>
      <w:r w:rsidRPr="00A95C4D">
        <w:t>)</w:t>
      </w:r>
    </w:p>
    <w:tbl>
      <w:tblPr>
        <w:tblW w:w="8930" w:type="dxa"/>
        <w:tblInd w:w="392" w:type="dxa"/>
        <w:tblBorders>
          <w:bottom w:val="single" w:sz="4" w:space="0" w:color="auto"/>
        </w:tblBorders>
        <w:tblLayout w:type="fixed"/>
        <w:tblLook w:val="00A0"/>
      </w:tblPr>
      <w:tblGrid>
        <w:gridCol w:w="425"/>
        <w:gridCol w:w="8505"/>
      </w:tblGrid>
      <w:tr w:rsidR="00BB0075" w:rsidRPr="00A95C4D" w:rsidTr="00BB0075">
        <w:tc>
          <w:tcPr>
            <w:tcW w:w="425" w:type="dxa"/>
            <w:tcBorders>
              <w:bottom w:val="single" w:sz="4" w:space="0" w:color="auto"/>
            </w:tcBorders>
          </w:tcPr>
          <w:p w:rsidR="00BB0075" w:rsidRPr="00A95C4D" w:rsidRDefault="00BB0075" w:rsidP="00C101C4">
            <w:pPr>
              <w:pStyle w:val="NoSpacing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36"/>
                <w:szCs w:val="36"/>
                <w:vertAlign w:val="superscript"/>
              </w:rPr>
            </w:pP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 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begin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instrText xml:space="preserve"> DOCVARIABLE "org" \* MERGEFORMAT </w:instrTex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separate"/>
            </w:r>
            <w:r w:rsidR="00EE0523" w:rsidRPr="00EE0523">
              <w:rPr>
                <w:rFonts w:ascii="Times New Roman" w:hAnsi="Times New Roman"/>
                <w:b/>
                <w:bCs/>
                <w:color w:val="000000"/>
                <w:sz w:val="36"/>
                <w:szCs w:val="36"/>
              </w:rPr>
              <w:t>Государственном</w:t>
            </w:r>
            <w:r w:rsidR="00EE0523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бюджетном </w:t>
            </w:r>
            <w:proofErr w:type="gramStart"/>
            <w:r w:rsidR="00EE0523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учреждении</w:t>
            </w:r>
            <w:proofErr w:type="gramEnd"/>
            <w:r w:rsidR="00EE0523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министерства здравоохранения Республика Бурятия " ГБУЗ Прибайкальская Центральная районная больница" 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end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ab/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adr&quot; \* MERGEFORMAT ">
              <w:r w:rsidR="00EE0523" w:rsidRPr="00EE0523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671260</w:t>
              </w:r>
              <w:r w:rsidR="00EE0523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.  Республика Бурятия, Прибайкальский район, с. Турунтаево, ул. Ком</w:t>
              </w:r>
              <w:r w:rsidR="00EE0523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а</w:t>
              </w:r>
              <w:r w:rsidR="00EE0523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рова, 1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inn&quot; \* MERGEFORMAT ">
              <w:r w:rsidR="00EE0523" w:rsidRPr="00EE0523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0316002163</w:t>
              </w:r>
              <w:r w:rsidR="00EE0523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kpp_code&quot; \* MERGEFORMAT ">
              <w:r w:rsidR="00EE0523" w:rsidRPr="00EE0523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031601001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grn&quot; \* MERGEFORMAT ">
              <w:r w:rsidR="00EE0523" w:rsidRPr="00EE0523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1020300780532</w:t>
              </w:r>
              <w:r w:rsidR="00EE0523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kved&quot; \* MERGEFORMAT ">
              <w:r w:rsidR="00EE0523" w:rsidRPr="00EE0523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86</w:t>
              </w:r>
              <w:r w:rsidR="00EE0523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.10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A103F1" w:rsidRPr="00A95C4D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A95C4D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A95C4D" w:rsidRDefault="00A103F1" w:rsidP="00A103F1">
      <w:r w:rsidRPr="00A95C4D">
        <w:t>Члены комиссии по проведению специальной оценки условий труда:</w:t>
      </w:r>
    </w:p>
    <w:p w:rsidR="00A103F1" w:rsidRPr="00A95C4D" w:rsidRDefault="00A103F1" w:rsidP="00A103F1"/>
    <w:tbl>
      <w:tblPr>
        <w:tblW w:w="10388" w:type="dxa"/>
        <w:jc w:val="center"/>
        <w:tblLayout w:type="fixed"/>
        <w:tblLook w:val="000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A95C4D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4E2DC9" w:rsidRPr="00A95C4D" w:rsidRDefault="004E2DC9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A95C4D" w:rsidRDefault="00EE0523" w:rsidP="00A103F1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</w:pPr>
          </w:p>
        </w:tc>
      </w:tr>
      <w:tr w:rsidR="00A103F1" w:rsidRPr="00A95C4D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A95C4D" w:rsidRDefault="00EE0523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(дата)</w:t>
            </w:r>
          </w:p>
        </w:tc>
      </w:tr>
      <w:tr w:rsidR="00EE0523" w:rsidRPr="00EE0523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</w:tr>
      <w:tr w:rsidR="00EE0523" w:rsidRPr="00EE0523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(дата)</w:t>
            </w:r>
          </w:p>
        </w:tc>
      </w:tr>
      <w:tr w:rsidR="00EE0523" w:rsidRPr="00EE0523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</w:tr>
      <w:tr w:rsidR="00EE0523" w:rsidRPr="00EE0523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(дата)</w:t>
            </w:r>
          </w:p>
        </w:tc>
      </w:tr>
      <w:tr w:rsidR="00EE0523" w:rsidRPr="00EE0523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0523" w:rsidRPr="00EE0523" w:rsidRDefault="00EE0523" w:rsidP="00A103F1">
            <w:pPr>
              <w:pStyle w:val="aa"/>
            </w:pPr>
          </w:p>
        </w:tc>
      </w:tr>
      <w:tr w:rsidR="00EE0523" w:rsidRPr="00EE0523" w:rsidTr="00EE052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E0523" w:rsidRPr="00EE0523" w:rsidRDefault="00EE0523" w:rsidP="00A103F1">
            <w:pPr>
              <w:pStyle w:val="aa"/>
              <w:rPr>
                <w:vertAlign w:val="superscript"/>
              </w:rPr>
            </w:pPr>
            <w:r w:rsidRPr="00EE0523">
              <w:rPr>
                <w:vertAlign w:val="superscript"/>
              </w:rPr>
              <w:t>(дата)</w:t>
            </w:r>
          </w:p>
        </w:tc>
      </w:tr>
    </w:tbl>
    <w:p w:rsidR="00D5110A" w:rsidRPr="00A95C4D" w:rsidRDefault="00D5110A" w:rsidP="00A103F1"/>
    <w:sectPr w:rsidR="00D5110A" w:rsidRPr="00A95C4D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523" w:rsidRPr="00EE0523" w:rsidRDefault="00EE0523" w:rsidP="00EE0523">
      <w:pPr>
        <w:rPr>
          <w:szCs w:val="24"/>
          <w:lang w:eastAsia="zh-TW"/>
        </w:rPr>
      </w:pPr>
      <w:r>
        <w:separator/>
      </w:r>
    </w:p>
  </w:endnote>
  <w:endnote w:type="continuationSeparator" w:id="0">
    <w:p w:rsidR="00EE0523" w:rsidRPr="00EE0523" w:rsidRDefault="00EE0523" w:rsidP="00EE0523">
      <w:pPr>
        <w:rPr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23" w:rsidRDefault="00EE052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23" w:rsidRDefault="00EE052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23" w:rsidRDefault="00EE052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523" w:rsidRPr="00EE0523" w:rsidRDefault="00EE0523" w:rsidP="00EE0523">
      <w:pPr>
        <w:rPr>
          <w:szCs w:val="24"/>
          <w:lang w:eastAsia="zh-TW"/>
        </w:rPr>
      </w:pPr>
      <w:r>
        <w:separator/>
      </w:r>
    </w:p>
  </w:footnote>
  <w:footnote w:type="continuationSeparator" w:id="0">
    <w:p w:rsidR="00EE0523" w:rsidRPr="00EE0523" w:rsidRDefault="00EE0523" w:rsidP="00EE0523">
      <w:pPr>
        <w:rPr>
          <w:szCs w:val="24"/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23" w:rsidRDefault="00EE052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23" w:rsidRDefault="00EE0523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523" w:rsidRDefault="00EE052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r" w:val="671260.  Республика Бурятия, Прибайкальский район, с. Турунтаево, ул. Комарова, 1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lose_doc_flag" w:val="0"/>
    <w:docVar w:name="D_dog" w:val="26.07.2022"/>
    <w:docVar w:name="D_prikaz" w:val="25.07.2022"/>
    <w:docVar w:name="doc_type" w:val="8"/>
    <w:docVar w:name="fill_date" w:val="   "/>
    <w:docVar w:name="inn" w:val="0316002163 "/>
    <w:docVar w:name="kpp_code" w:val="031601001"/>
    <w:docVar w:name="N_dog" w:val="СОУТ-7-396/22"/>
    <w:docVar w:name="N_prikaz" w:val="405-ОД"/>
    <w:docVar w:name="ogrn" w:val="1020300780532 "/>
    <w:docVar w:name="okved" w:val="86.10 "/>
    <w:docVar w:name="org" w:val="Государственном бюджетном учреждении министерства здравоохранения Республика Бурятия &quot; ГБУЗ Прибайкальская Центральная районная больница&quot; "/>
    <w:docVar w:name="org_guid" w:val="FCB7258B0BFF4EA0961859ACE7B8E70E"/>
    <w:docVar w:name="org_id" w:val="51"/>
    <w:docVar w:name="podr_id" w:val="org_5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out_id" w:val="578337"/>
    <w:docVar w:name="sv_docs" w:val="1"/>
  </w:docVars>
  <w:rsids>
    <w:rsidRoot w:val="00EE0523"/>
    <w:rsid w:val="00015780"/>
    <w:rsid w:val="0002033E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91921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2DC9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69573D"/>
    <w:rsid w:val="00725C51"/>
    <w:rsid w:val="00775987"/>
    <w:rsid w:val="00780738"/>
    <w:rsid w:val="007C5F65"/>
    <w:rsid w:val="00820552"/>
    <w:rsid w:val="009647F7"/>
    <w:rsid w:val="00972175"/>
    <w:rsid w:val="009A1326"/>
    <w:rsid w:val="009A2670"/>
    <w:rsid w:val="009D6532"/>
    <w:rsid w:val="00A026A4"/>
    <w:rsid w:val="00A103F1"/>
    <w:rsid w:val="00A27EAD"/>
    <w:rsid w:val="00A95C4D"/>
    <w:rsid w:val="00B12F45"/>
    <w:rsid w:val="00B2089E"/>
    <w:rsid w:val="00B3448B"/>
    <w:rsid w:val="00BA560A"/>
    <w:rsid w:val="00BB0075"/>
    <w:rsid w:val="00BF77E5"/>
    <w:rsid w:val="00C0355B"/>
    <w:rsid w:val="00C101C4"/>
    <w:rsid w:val="00C30DA5"/>
    <w:rsid w:val="00C93056"/>
    <w:rsid w:val="00CA2E96"/>
    <w:rsid w:val="00CC6DBE"/>
    <w:rsid w:val="00CD2568"/>
    <w:rsid w:val="00CF5E67"/>
    <w:rsid w:val="00D11966"/>
    <w:rsid w:val="00D5110A"/>
    <w:rsid w:val="00D82A3B"/>
    <w:rsid w:val="00DC0F74"/>
    <w:rsid w:val="00DC1A91"/>
    <w:rsid w:val="00DD6622"/>
    <w:rsid w:val="00E25119"/>
    <w:rsid w:val="00E458F1"/>
    <w:rsid w:val="00EA3306"/>
    <w:rsid w:val="00EB7BDE"/>
    <w:rsid w:val="00EC5373"/>
    <w:rsid w:val="00ED7A87"/>
    <w:rsid w:val="00EE052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EE05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E0523"/>
    <w:rPr>
      <w:sz w:val="24"/>
    </w:rPr>
  </w:style>
  <w:style w:type="paragraph" w:styleId="ad">
    <w:name w:val="footer"/>
    <w:basedOn w:val="a"/>
    <w:link w:val="ae"/>
    <w:rsid w:val="00EE05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052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1</Pages>
  <Words>111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</dc:title>
  <dc:subject/>
  <dc:creator>o.yagovceva</dc:creator>
  <cp:keywords/>
  <dc:description/>
  <cp:lastModifiedBy>o.yagovceva</cp:lastModifiedBy>
  <cp:revision>1</cp:revision>
  <dcterms:created xsi:type="dcterms:W3CDTF">2023-01-29T03:39:00Z</dcterms:created>
  <dcterms:modified xsi:type="dcterms:W3CDTF">2023-01-29T03:39:00Z</dcterms:modified>
</cp:coreProperties>
</file>