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348"/>
        <w:gridCol w:w="3001"/>
        <w:gridCol w:w="3003"/>
      </w:tblGrid>
      <w:tr w:rsidR="004017DE" w:rsidRPr="003437AC" w:rsidTr="004017DE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437AC" w:rsidRPr="003437AC" w:rsidRDefault="003437AC" w:rsidP="004017D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3437AC">
              <w:rPr>
                <w:color w:val="000000"/>
                <w:sz w:val="18"/>
                <w:szCs w:val="18"/>
              </w:rPr>
              <w:t xml:space="preserve">Общество с ограниченной ответственностью "Служба аттестации рабочих мест"; РОССИЯ, Новосибирская область, 630005,  г. Новосибирск, ул. Некрасова, д. 63/1, этаж 2, помещение 4;   </w:t>
            </w:r>
          </w:p>
          <w:p w:rsidR="004017DE" w:rsidRPr="003437AC" w:rsidRDefault="003437AC" w:rsidP="004017D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3437AC">
              <w:rPr>
                <w:color w:val="000000"/>
                <w:sz w:val="18"/>
                <w:szCs w:val="18"/>
              </w:rPr>
              <w:t>630001, г. Новосибирск, ул. Дуси Ковальчук, дом 1, офис 314а, Административно-бытовой корпус с пешеходной галереей и столовой; Регистрационный номер - 265 от 08.04.2016</w:t>
            </w:r>
          </w:p>
        </w:tc>
      </w:tr>
      <w:tr w:rsidR="004017DE" w:rsidRPr="003437AC" w:rsidTr="004017DE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3437AC" w:rsidRDefault="004017DE" w:rsidP="004017D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3437AC">
              <w:rPr>
                <w:color w:val="000000"/>
                <w:sz w:val="18"/>
                <w:szCs w:val="18"/>
              </w:rPr>
              <w:t xml:space="preserve"> </w:t>
            </w:r>
            <w:r w:rsidRPr="003437AC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3437AC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3437AC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017DE" w:rsidRPr="003437AC" w:rsidTr="004017D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3437AC" w:rsidRDefault="004017DE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3437AC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3437AC">
              <w:rPr>
                <w:color w:val="000000"/>
                <w:sz w:val="18"/>
                <w:szCs w:val="18"/>
              </w:rPr>
              <w:t>к</w:t>
            </w:r>
            <w:r w:rsidRPr="003437AC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3437AC" w:rsidRDefault="004017DE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3437AC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3437AC" w:rsidRDefault="004017DE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3437AC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017DE" w:rsidRPr="003437AC" w:rsidTr="004017D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3437AC" w:rsidRDefault="003437AC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3437AC">
              <w:rPr>
                <w:color w:val="000000"/>
                <w:sz w:val="18"/>
                <w:szCs w:val="18"/>
              </w:rPr>
              <w:t>RA.RU.21АЗ05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3437AC" w:rsidRDefault="003437AC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3437AC">
              <w:rPr>
                <w:color w:val="000000"/>
                <w:sz w:val="18"/>
                <w:szCs w:val="18"/>
              </w:rPr>
              <w:t>04.03.2016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3437AC" w:rsidRDefault="003437AC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3437AC"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017DE" w:rsidRPr="003437AC" w:rsidRDefault="004017DE" w:rsidP="004017DE">
      <w:pPr>
        <w:pStyle w:val="1"/>
        <w:rPr>
          <w:sz w:val="18"/>
          <w:szCs w:val="18"/>
        </w:rPr>
      </w:pPr>
    </w:p>
    <w:p w:rsidR="00DA676F" w:rsidRPr="003437AC" w:rsidRDefault="00DE4519">
      <w:pPr>
        <w:jc w:val="center"/>
        <w:rPr>
          <w:b/>
          <w:sz w:val="18"/>
          <w:szCs w:val="18"/>
        </w:rPr>
      </w:pPr>
      <w:r w:rsidRPr="003437AC">
        <w:rPr>
          <w:b/>
          <w:sz w:val="18"/>
          <w:szCs w:val="18"/>
        </w:rPr>
        <w:t xml:space="preserve">СВОДНЫЙ </w:t>
      </w:r>
      <w:r w:rsidR="00DA676F" w:rsidRPr="003437AC">
        <w:rPr>
          <w:b/>
          <w:sz w:val="18"/>
          <w:szCs w:val="18"/>
        </w:rPr>
        <w:t>ПРОТОКОЛ</w:t>
      </w:r>
      <w:r w:rsidRPr="003437AC">
        <w:rPr>
          <w:b/>
          <w:sz w:val="18"/>
          <w:szCs w:val="18"/>
        </w:rPr>
        <w:br/>
      </w:r>
      <w:r w:rsidR="004017DE" w:rsidRPr="003437AC">
        <w:rPr>
          <w:b/>
          <w:sz w:val="18"/>
          <w:szCs w:val="18"/>
        </w:rPr>
        <w:t xml:space="preserve">проведения исследований и измерений </w:t>
      </w:r>
      <w:r w:rsidR="005F3E1A" w:rsidRPr="003437AC">
        <w:rPr>
          <w:b/>
          <w:sz w:val="18"/>
          <w:szCs w:val="18"/>
        </w:rPr>
        <w:t xml:space="preserve">(оценки) </w:t>
      </w:r>
      <w:r w:rsidR="008056BD" w:rsidRPr="003437AC">
        <w:rPr>
          <w:b/>
          <w:sz w:val="18"/>
          <w:szCs w:val="18"/>
        </w:rPr>
        <w:t>напряженности</w:t>
      </w:r>
      <w:r w:rsidR="002A5F03" w:rsidRPr="003437AC">
        <w:rPr>
          <w:b/>
          <w:sz w:val="18"/>
          <w:szCs w:val="18"/>
        </w:rPr>
        <w:t xml:space="preserve"> трудового процесса</w:t>
      </w:r>
    </w:p>
    <w:p w:rsidR="00DA676F" w:rsidRPr="003437AC" w:rsidRDefault="00DA676F">
      <w:pPr>
        <w:jc w:val="center"/>
        <w:rPr>
          <w:sz w:val="18"/>
          <w:szCs w:val="18"/>
        </w:rPr>
      </w:pPr>
      <w:r w:rsidRPr="003437AC">
        <w:rPr>
          <w:sz w:val="18"/>
          <w:szCs w:val="18"/>
        </w:rPr>
        <w:t> </w:t>
      </w:r>
    </w:p>
    <w:tbl>
      <w:tblPr>
        <w:tblW w:w="0" w:type="auto"/>
        <w:jc w:val="center"/>
        <w:tblInd w:w="1306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25"/>
        <w:gridCol w:w="2264"/>
        <w:gridCol w:w="195"/>
        <w:gridCol w:w="1741"/>
      </w:tblGrid>
      <w:tr w:rsidR="001675AE" w:rsidRPr="003437AC" w:rsidTr="001675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AE" w:rsidRPr="003437AC" w:rsidRDefault="001675AE" w:rsidP="001675AE">
            <w:pPr>
              <w:jc w:val="center"/>
              <w:rPr>
                <w:sz w:val="18"/>
                <w:szCs w:val="18"/>
              </w:rPr>
            </w:pPr>
            <w:r w:rsidRPr="003437AC">
              <w:rPr>
                <w:sz w:val="18"/>
                <w:szCs w:val="18"/>
              </w:rPr>
              <w:t>№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1675AE" w:rsidRPr="003437AC" w:rsidRDefault="003437AC" w:rsidP="001675A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bookmarkStart w:id="2" w:name="num_table"/>
            <w:bookmarkEnd w:id="2"/>
            <w:r w:rsidRPr="003437AC">
              <w:rPr>
                <w:bCs/>
                <w:color w:val="000000"/>
                <w:sz w:val="18"/>
                <w:szCs w:val="18"/>
              </w:rPr>
              <w:t>8345 - Н</w:t>
            </w:r>
          </w:p>
        </w:tc>
        <w:tc>
          <w:tcPr>
            <w:tcW w:w="195" w:type="dxa"/>
            <w:vAlign w:val="bottom"/>
          </w:tcPr>
          <w:p w:rsidR="001675AE" w:rsidRPr="003437AC" w:rsidRDefault="001675AE" w:rsidP="001675AE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675AE" w:rsidRPr="003437AC" w:rsidRDefault="001675AE" w:rsidP="001675A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fldSimple w:instr=" DOCVARIABLE izm_date \* MERGEFORMAT ">
              <w:r w:rsidR="003437AC" w:rsidRPr="003437AC">
                <w:rPr>
                  <w:bCs/>
                  <w:sz w:val="18"/>
                  <w:szCs w:val="18"/>
                </w:rPr>
                <w:t>09.01.2023</w:t>
              </w:r>
            </w:fldSimple>
          </w:p>
        </w:tc>
      </w:tr>
      <w:tr w:rsidR="001675AE" w:rsidRPr="003437AC" w:rsidTr="001675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AE" w:rsidRPr="003437AC" w:rsidRDefault="001675AE" w:rsidP="001675AE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</w:tcBorders>
            <w:vAlign w:val="bottom"/>
          </w:tcPr>
          <w:p w:rsidR="001675AE" w:rsidRPr="003437AC" w:rsidRDefault="001675AE" w:rsidP="001675AE">
            <w:pPr>
              <w:pStyle w:val="af"/>
              <w:rPr>
                <w:bCs/>
                <w:sz w:val="18"/>
                <w:szCs w:val="18"/>
              </w:rPr>
            </w:pPr>
            <w:r w:rsidRPr="003437AC">
              <w:rPr>
                <w:sz w:val="18"/>
                <w:szCs w:val="18"/>
                <w:vertAlign w:val="superscript"/>
              </w:rPr>
              <w:t>(идентификационный номер)</w:t>
            </w:r>
          </w:p>
        </w:tc>
        <w:tc>
          <w:tcPr>
            <w:tcW w:w="195" w:type="dxa"/>
            <w:vAlign w:val="bottom"/>
          </w:tcPr>
          <w:p w:rsidR="001675AE" w:rsidRPr="003437AC" w:rsidRDefault="001675AE" w:rsidP="001675AE">
            <w:pPr>
              <w:pStyle w:val="af"/>
              <w:rPr>
                <w:bCs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AE" w:rsidRPr="003437AC" w:rsidRDefault="001675AE" w:rsidP="001675AE">
            <w:pPr>
              <w:pStyle w:val="af"/>
              <w:rPr>
                <w:bCs/>
                <w:sz w:val="18"/>
                <w:szCs w:val="18"/>
              </w:rPr>
            </w:pPr>
            <w:r w:rsidRPr="003437AC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4017DE" w:rsidRPr="003437AC" w:rsidRDefault="004017DE" w:rsidP="004017DE">
      <w:pPr>
        <w:pStyle w:val="a7"/>
        <w:rPr>
          <w:sz w:val="18"/>
          <w:szCs w:val="18"/>
        </w:rPr>
      </w:pPr>
      <w:r w:rsidRPr="003437AC">
        <w:rPr>
          <w:sz w:val="18"/>
          <w:szCs w:val="18"/>
        </w:rPr>
        <w:t>1. Сведения о работодателе:</w:t>
      </w:r>
    </w:p>
    <w:p w:rsidR="004017DE" w:rsidRPr="003437AC" w:rsidRDefault="00912AEF" w:rsidP="004017DE">
      <w:pPr>
        <w:rPr>
          <w:sz w:val="18"/>
          <w:szCs w:val="18"/>
        </w:rPr>
      </w:pPr>
      <w:r w:rsidRPr="003437AC">
        <w:rPr>
          <w:sz w:val="18"/>
          <w:szCs w:val="18"/>
        </w:rPr>
        <w:t>1</w:t>
      </w:r>
      <w:r w:rsidR="004017DE" w:rsidRPr="003437AC">
        <w:rPr>
          <w:sz w:val="18"/>
          <w:szCs w:val="18"/>
        </w:rPr>
        <w:t>.1. Наименование работодателя:</w:t>
      </w:r>
      <w:r w:rsidR="004017DE" w:rsidRPr="003437AC">
        <w:rPr>
          <w:rStyle w:val="aa"/>
          <w:sz w:val="18"/>
          <w:szCs w:val="18"/>
        </w:rPr>
        <w:t xml:space="preserve"> </w:t>
      </w:r>
      <w:fldSimple w:instr=" DOCVARIABLE rbtd_name \* MERGEFORMAT ">
        <w:r w:rsidR="003437AC" w:rsidRPr="003437AC">
          <w:rPr>
            <w:rStyle w:val="aa"/>
            <w:sz w:val="18"/>
            <w:szCs w:val="18"/>
          </w:rPr>
          <w:t>Государственное бюджетное учреждение министерства здравоохранения Республика Бурятия " ГБУЗ Приба</w:t>
        </w:r>
        <w:r w:rsidR="003437AC" w:rsidRPr="003437AC">
          <w:rPr>
            <w:rStyle w:val="aa"/>
            <w:sz w:val="18"/>
            <w:szCs w:val="18"/>
          </w:rPr>
          <w:t>й</w:t>
        </w:r>
        <w:r w:rsidR="003437AC" w:rsidRPr="003437AC">
          <w:rPr>
            <w:rStyle w:val="aa"/>
            <w:sz w:val="18"/>
            <w:szCs w:val="18"/>
          </w:rPr>
          <w:t xml:space="preserve">кальская Центральная районная больница" </w:t>
        </w:r>
      </w:fldSimple>
      <w:r w:rsidR="004017DE" w:rsidRPr="003437AC">
        <w:rPr>
          <w:rStyle w:val="aa"/>
          <w:sz w:val="18"/>
          <w:szCs w:val="18"/>
        </w:rPr>
        <w:t> </w:t>
      </w:r>
    </w:p>
    <w:p w:rsidR="004017DE" w:rsidRPr="003437AC" w:rsidRDefault="00912AEF" w:rsidP="004017DE">
      <w:pPr>
        <w:rPr>
          <w:sz w:val="18"/>
          <w:szCs w:val="18"/>
        </w:rPr>
      </w:pPr>
      <w:r w:rsidRPr="003437AC">
        <w:rPr>
          <w:sz w:val="18"/>
          <w:szCs w:val="18"/>
        </w:rPr>
        <w:t>1</w:t>
      </w:r>
      <w:r w:rsidR="004017DE" w:rsidRPr="003437AC">
        <w:rPr>
          <w:sz w:val="18"/>
          <w:szCs w:val="18"/>
        </w:rPr>
        <w:t>.2. Место нахождения и место осуществления деятельности работодателя:</w:t>
      </w:r>
      <w:r w:rsidR="004017DE" w:rsidRPr="003437AC">
        <w:rPr>
          <w:rStyle w:val="aa"/>
          <w:sz w:val="18"/>
          <w:szCs w:val="18"/>
        </w:rPr>
        <w:t xml:space="preserve"> </w:t>
      </w:r>
      <w:fldSimple w:instr=" DOCVARIABLE rbtd_adr \* MERGEFORMAT ">
        <w:r w:rsidR="003437AC" w:rsidRPr="003437AC">
          <w:rPr>
            <w:rStyle w:val="aa"/>
            <w:sz w:val="18"/>
            <w:szCs w:val="18"/>
          </w:rPr>
          <w:t xml:space="preserve">671260.  Республика Бурятия, Прибайкальский район, с. Турунтаево, ул. Комарова, 1 </w:t>
        </w:r>
      </w:fldSimple>
      <w:r w:rsidR="004017DE" w:rsidRPr="003437AC">
        <w:rPr>
          <w:rStyle w:val="aa"/>
          <w:sz w:val="18"/>
          <w:szCs w:val="18"/>
        </w:rPr>
        <w:t> </w:t>
      </w:r>
    </w:p>
    <w:p w:rsidR="005F3E1A" w:rsidRPr="003437AC" w:rsidRDefault="005F3E1A" w:rsidP="005F3E1A">
      <w:pPr>
        <w:pStyle w:val="a7"/>
        <w:rPr>
          <w:sz w:val="18"/>
          <w:szCs w:val="18"/>
        </w:rPr>
      </w:pPr>
      <w:r w:rsidRPr="003437AC">
        <w:rPr>
          <w:sz w:val="18"/>
          <w:szCs w:val="18"/>
        </w:rPr>
        <w:t>2. Сведения о средствах измерения:</w:t>
      </w:r>
    </w:p>
    <w:tbl>
      <w:tblPr>
        <w:tblW w:w="15278" w:type="dxa"/>
        <w:jc w:val="center"/>
        <w:tblInd w:w="-48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841"/>
        <w:gridCol w:w="2476"/>
        <w:gridCol w:w="1559"/>
        <w:gridCol w:w="1780"/>
        <w:gridCol w:w="1622"/>
      </w:tblGrid>
      <w:tr w:rsidR="005F3E1A" w:rsidRPr="003437AC" w:rsidTr="00B03BEA">
        <w:trPr>
          <w:jc w:val="center"/>
        </w:trPr>
        <w:tc>
          <w:tcPr>
            <w:tcW w:w="7841" w:type="dxa"/>
            <w:vAlign w:val="center"/>
          </w:tcPr>
          <w:p w:rsidR="005F3E1A" w:rsidRPr="003437AC" w:rsidRDefault="005F3E1A" w:rsidP="00B03BEA">
            <w:pPr>
              <w:pStyle w:val="a9"/>
              <w:rPr>
                <w:sz w:val="18"/>
                <w:szCs w:val="18"/>
              </w:rPr>
            </w:pPr>
            <w:bookmarkStart w:id="3" w:name="si_table"/>
            <w:bookmarkEnd w:id="3"/>
            <w:r w:rsidRPr="003437AC">
              <w:rPr>
                <w:sz w:val="18"/>
                <w:szCs w:val="18"/>
              </w:rPr>
              <w:t>Наименование средства измерения</w:t>
            </w:r>
          </w:p>
        </w:tc>
        <w:tc>
          <w:tcPr>
            <w:tcW w:w="2476" w:type="dxa"/>
            <w:vAlign w:val="center"/>
          </w:tcPr>
          <w:p w:rsidR="005F3E1A" w:rsidRPr="003437AC" w:rsidRDefault="005F3E1A" w:rsidP="00B03BEA">
            <w:pPr>
              <w:pStyle w:val="a9"/>
              <w:rPr>
                <w:sz w:val="18"/>
                <w:szCs w:val="18"/>
              </w:rPr>
            </w:pPr>
            <w:bookmarkStart w:id="4" w:name="si_os_factory_num"/>
            <w:bookmarkEnd w:id="4"/>
            <w:r w:rsidRPr="003437AC">
              <w:rPr>
                <w:sz w:val="18"/>
                <w:szCs w:val="18"/>
              </w:rPr>
              <w:t>Заводской номер</w:t>
            </w:r>
          </w:p>
        </w:tc>
        <w:tc>
          <w:tcPr>
            <w:tcW w:w="1559" w:type="dxa"/>
            <w:vAlign w:val="center"/>
          </w:tcPr>
          <w:p w:rsidR="005F3E1A" w:rsidRPr="003437AC" w:rsidRDefault="005F3E1A" w:rsidP="00B03BEA">
            <w:pPr>
              <w:pStyle w:val="a9"/>
              <w:rPr>
                <w:sz w:val="18"/>
                <w:szCs w:val="18"/>
              </w:rPr>
            </w:pPr>
            <w:bookmarkStart w:id="5" w:name="si_os_sertif"/>
            <w:bookmarkEnd w:id="5"/>
            <w:r w:rsidRPr="003437AC">
              <w:rPr>
                <w:sz w:val="18"/>
                <w:szCs w:val="18"/>
              </w:rPr>
              <w:t>№ свидетел</w:t>
            </w:r>
            <w:r w:rsidRPr="003437AC">
              <w:rPr>
                <w:sz w:val="18"/>
                <w:szCs w:val="18"/>
              </w:rPr>
              <w:t>ь</w:t>
            </w:r>
            <w:r w:rsidRPr="003437AC">
              <w:rPr>
                <w:sz w:val="18"/>
                <w:szCs w:val="18"/>
              </w:rPr>
              <w:t>ства</w:t>
            </w:r>
          </w:p>
        </w:tc>
        <w:tc>
          <w:tcPr>
            <w:tcW w:w="1780" w:type="dxa"/>
            <w:vAlign w:val="center"/>
          </w:tcPr>
          <w:p w:rsidR="005F3E1A" w:rsidRPr="003437AC" w:rsidRDefault="005F3E1A" w:rsidP="00B03BEA">
            <w:pPr>
              <w:pStyle w:val="a9"/>
              <w:rPr>
                <w:sz w:val="18"/>
                <w:szCs w:val="18"/>
              </w:rPr>
            </w:pPr>
            <w:bookmarkStart w:id="6" w:name="si_os_date"/>
            <w:bookmarkEnd w:id="6"/>
            <w:r w:rsidRPr="003437AC">
              <w:rPr>
                <w:sz w:val="18"/>
                <w:szCs w:val="18"/>
              </w:rPr>
              <w:t>Действие поверки</w:t>
            </w:r>
          </w:p>
        </w:tc>
        <w:tc>
          <w:tcPr>
            <w:tcW w:w="1622" w:type="dxa"/>
            <w:vAlign w:val="center"/>
          </w:tcPr>
          <w:p w:rsidR="005F3E1A" w:rsidRPr="003437AC" w:rsidRDefault="005F3E1A" w:rsidP="00B03BEA">
            <w:pPr>
              <w:pStyle w:val="a9"/>
              <w:rPr>
                <w:sz w:val="18"/>
                <w:szCs w:val="18"/>
              </w:rPr>
            </w:pPr>
            <w:bookmarkStart w:id="7" w:name="si_os_err"/>
            <w:bookmarkEnd w:id="7"/>
            <w:r w:rsidRPr="003437AC">
              <w:rPr>
                <w:sz w:val="18"/>
                <w:szCs w:val="18"/>
              </w:rPr>
              <w:t>Погрешность измерения</w:t>
            </w:r>
          </w:p>
        </w:tc>
      </w:tr>
      <w:tr w:rsidR="003437AC" w:rsidRPr="003437AC" w:rsidTr="00B03BEA">
        <w:trPr>
          <w:jc w:val="center"/>
        </w:trPr>
        <w:tc>
          <w:tcPr>
            <w:tcW w:w="7841" w:type="dxa"/>
            <w:vAlign w:val="center"/>
          </w:tcPr>
          <w:p w:rsidR="003437AC" w:rsidRPr="003437AC" w:rsidRDefault="003437AC" w:rsidP="003437AC">
            <w:pPr>
              <w:pStyle w:val="a9"/>
              <w:jc w:val="left"/>
              <w:rPr>
                <w:sz w:val="18"/>
                <w:szCs w:val="18"/>
              </w:rPr>
            </w:pPr>
            <w:r w:rsidRPr="003437AC">
              <w:rPr>
                <w:sz w:val="18"/>
                <w:szCs w:val="18"/>
              </w:rPr>
              <w:t>Секундомер механический СОСпр-2б-2-000</w:t>
            </w:r>
          </w:p>
        </w:tc>
        <w:tc>
          <w:tcPr>
            <w:tcW w:w="2476" w:type="dxa"/>
            <w:vAlign w:val="center"/>
          </w:tcPr>
          <w:p w:rsidR="003437AC" w:rsidRPr="003437AC" w:rsidRDefault="003437AC" w:rsidP="00B03BEA">
            <w:pPr>
              <w:pStyle w:val="a9"/>
              <w:rPr>
                <w:sz w:val="18"/>
                <w:szCs w:val="18"/>
              </w:rPr>
            </w:pPr>
            <w:r w:rsidRPr="003437AC">
              <w:rPr>
                <w:sz w:val="18"/>
                <w:szCs w:val="18"/>
              </w:rPr>
              <w:t>4569</w:t>
            </w:r>
          </w:p>
        </w:tc>
        <w:tc>
          <w:tcPr>
            <w:tcW w:w="1559" w:type="dxa"/>
            <w:vAlign w:val="center"/>
          </w:tcPr>
          <w:p w:rsidR="003437AC" w:rsidRPr="003437AC" w:rsidRDefault="003437AC" w:rsidP="00B03BEA">
            <w:pPr>
              <w:pStyle w:val="a9"/>
              <w:rPr>
                <w:sz w:val="18"/>
                <w:szCs w:val="18"/>
              </w:rPr>
            </w:pPr>
            <w:r w:rsidRPr="003437AC">
              <w:rPr>
                <w:sz w:val="18"/>
                <w:szCs w:val="18"/>
              </w:rPr>
              <w:t>С-НН/15-04-2022/149585144</w:t>
            </w:r>
          </w:p>
        </w:tc>
        <w:tc>
          <w:tcPr>
            <w:tcW w:w="1780" w:type="dxa"/>
            <w:vAlign w:val="center"/>
          </w:tcPr>
          <w:p w:rsidR="003437AC" w:rsidRPr="003437AC" w:rsidRDefault="003437AC" w:rsidP="00B03BEA">
            <w:pPr>
              <w:pStyle w:val="a9"/>
              <w:rPr>
                <w:sz w:val="18"/>
                <w:szCs w:val="18"/>
              </w:rPr>
            </w:pPr>
            <w:r w:rsidRPr="003437AC">
              <w:rPr>
                <w:sz w:val="18"/>
                <w:szCs w:val="18"/>
              </w:rPr>
              <w:t>14.04.2023</w:t>
            </w:r>
          </w:p>
        </w:tc>
        <w:tc>
          <w:tcPr>
            <w:tcW w:w="1622" w:type="dxa"/>
            <w:vAlign w:val="center"/>
          </w:tcPr>
          <w:p w:rsidR="003437AC" w:rsidRPr="003437AC" w:rsidRDefault="003437AC" w:rsidP="00B03BEA">
            <w:pPr>
              <w:pStyle w:val="a9"/>
              <w:rPr>
                <w:sz w:val="18"/>
                <w:szCs w:val="18"/>
              </w:rPr>
            </w:pPr>
            <w:r w:rsidRPr="003437AC">
              <w:rPr>
                <w:sz w:val="18"/>
                <w:szCs w:val="18"/>
              </w:rPr>
              <w:t>за 10 мин, с. ±0,6</w:t>
            </w:r>
          </w:p>
        </w:tc>
      </w:tr>
    </w:tbl>
    <w:p w:rsidR="005F3E1A" w:rsidRPr="003437AC" w:rsidRDefault="005F3E1A" w:rsidP="005F3E1A">
      <w:pPr>
        <w:pStyle w:val="a7"/>
        <w:rPr>
          <w:sz w:val="18"/>
          <w:szCs w:val="18"/>
        </w:rPr>
      </w:pPr>
      <w:r w:rsidRPr="003437AC">
        <w:rPr>
          <w:sz w:val="18"/>
          <w:szCs w:val="18"/>
        </w:rPr>
        <w:t>3.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tbl>
      <w:tblPr>
        <w:tblW w:w="15249" w:type="dxa"/>
        <w:jc w:val="center"/>
        <w:tblInd w:w="-8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42"/>
        <w:gridCol w:w="13207"/>
      </w:tblGrid>
      <w:tr w:rsidR="005F3E1A" w:rsidRPr="003437AC" w:rsidTr="003437AC">
        <w:trPr>
          <w:tblHeader/>
          <w:jc w:val="center"/>
        </w:trPr>
        <w:tc>
          <w:tcPr>
            <w:tcW w:w="2042" w:type="dxa"/>
            <w:tcBorders>
              <w:bottom w:val="single" w:sz="4" w:space="0" w:color="auto"/>
            </w:tcBorders>
            <w:vAlign w:val="center"/>
          </w:tcPr>
          <w:p w:rsidR="005F3E1A" w:rsidRPr="003437AC" w:rsidRDefault="005F3E1A" w:rsidP="00B03BEA">
            <w:pPr>
              <w:jc w:val="center"/>
              <w:rPr>
                <w:color w:val="000000"/>
                <w:sz w:val="18"/>
                <w:szCs w:val="18"/>
              </w:rPr>
            </w:pPr>
            <w:r w:rsidRPr="003437AC">
              <w:rPr>
                <w:color w:val="000000"/>
                <w:sz w:val="18"/>
                <w:szCs w:val="18"/>
              </w:rPr>
              <w:t>Область действия</w:t>
            </w:r>
          </w:p>
        </w:tc>
        <w:tc>
          <w:tcPr>
            <w:tcW w:w="13207" w:type="dxa"/>
            <w:vAlign w:val="center"/>
          </w:tcPr>
          <w:p w:rsidR="005F3E1A" w:rsidRPr="003437AC" w:rsidRDefault="005F3E1A" w:rsidP="00B03BEA">
            <w:pPr>
              <w:jc w:val="center"/>
              <w:rPr>
                <w:color w:val="000000"/>
                <w:sz w:val="18"/>
                <w:szCs w:val="18"/>
              </w:rPr>
            </w:pPr>
            <w:r w:rsidRPr="003437AC">
              <w:rPr>
                <w:color w:val="000000"/>
                <w:sz w:val="18"/>
                <w:szCs w:val="18"/>
              </w:rPr>
              <w:t>Наименование нормативного документа</w:t>
            </w:r>
            <w:bookmarkStart w:id="8" w:name="nd_table"/>
            <w:bookmarkEnd w:id="8"/>
          </w:p>
        </w:tc>
      </w:tr>
      <w:tr w:rsidR="003437AC" w:rsidRPr="003437AC" w:rsidTr="003437AC">
        <w:trPr>
          <w:tblHeader/>
          <w:jc w:val="center"/>
        </w:trPr>
        <w:tc>
          <w:tcPr>
            <w:tcW w:w="20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437AC" w:rsidRPr="003437AC" w:rsidRDefault="003437AC" w:rsidP="003437AC">
            <w:pPr>
              <w:rPr>
                <w:color w:val="000000"/>
                <w:sz w:val="18"/>
                <w:szCs w:val="18"/>
              </w:rPr>
            </w:pPr>
            <w:r w:rsidRPr="003437AC">
              <w:rPr>
                <w:color w:val="000000"/>
                <w:sz w:val="18"/>
                <w:szCs w:val="18"/>
              </w:rPr>
              <w:t>Измерение</w:t>
            </w:r>
          </w:p>
        </w:tc>
        <w:tc>
          <w:tcPr>
            <w:tcW w:w="13207" w:type="dxa"/>
            <w:vAlign w:val="center"/>
          </w:tcPr>
          <w:p w:rsidR="003437AC" w:rsidRPr="003437AC" w:rsidRDefault="003437AC" w:rsidP="003437AC">
            <w:pPr>
              <w:rPr>
                <w:color w:val="000000"/>
                <w:sz w:val="18"/>
                <w:szCs w:val="18"/>
              </w:rPr>
            </w:pPr>
            <w:r w:rsidRPr="003437AC">
              <w:rPr>
                <w:color w:val="000000"/>
                <w:sz w:val="18"/>
                <w:szCs w:val="18"/>
              </w:rPr>
              <w:t>МИ НТП.ИНТ-17.01-2018 Методика измерений показателей напряженности трудового процесса для целей специальной оценки условий труда.  Зарегистрирован в Ф</w:t>
            </w:r>
            <w:r w:rsidRPr="003437AC">
              <w:rPr>
                <w:color w:val="000000"/>
                <w:sz w:val="18"/>
                <w:szCs w:val="18"/>
              </w:rPr>
              <w:t>е</w:t>
            </w:r>
            <w:r w:rsidRPr="003437AC">
              <w:rPr>
                <w:color w:val="000000"/>
                <w:sz w:val="18"/>
                <w:szCs w:val="18"/>
              </w:rPr>
              <w:t>деральном информационном фонде по обеспечению единства измерений N ФР.1.33.2019.33231  Утвержден: АО "КИОУТ" от 06.12.2018 N 010-ОД</w:t>
            </w:r>
          </w:p>
        </w:tc>
      </w:tr>
      <w:tr w:rsidR="003437AC" w:rsidRPr="003437AC" w:rsidTr="003437AC">
        <w:trPr>
          <w:tblHeader/>
          <w:jc w:val="center"/>
        </w:trPr>
        <w:tc>
          <w:tcPr>
            <w:tcW w:w="20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437AC" w:rsidRPr="003437AC" w:rsidRDefault="003437AC" w:rsidP="003437AC">
            <w:pPr>
              <w:rPr>
                <w:color w:val="000000"/>
                <w:sz w:val="18"/>
                <w:szCs w:val="18"/>
              </w:rPr>
            </w:pPr>
            <w:r w:rsidRPr="003437AC">
              <w:rPr>
                <w:color w:val="000000"/>
                <w:sz w:val="18"/>
                <w:szCs w:val="18"/>
              </w:rPr>
              <w:t>Оценка</w:t>
            </w:r>
          </w:p>
        </w:tc>
        <w:tc>
          <w:tcPr>
            <w:tcW w:w="13207" w:type="dxa"/>
            <w:vAlign w:val="center"/>
          </w:tcPr>
          <w:p w:rsidR="003437AC" w:rsidRPr="003437AC" w:rsidRDefault="003437AC" w:rsidP="003437AC">
            <w:pPr>
              <w:rPr>
                <w:color w:val="000000"/>
                <w:sz w:val="18"/>
                <w:szCs w:val="18"/>
              </w:rPr>
            </w:pPr>
            <w:r w:rsidRPr="003437AC">
              <w:rPr>
                <w:color w:val="000000"/>
                <w:sz w:val="18"/>
                <w:szCs w:val="18"/>
              </w:rPr>
              <w:t>Приказ Министерства труда и социальной защиты  Российской Федерации от 24.01.2014 N 33н (в ред. Приказов Минтруда России от 20.01.2015 № 24н, от 07.09.2015 № 602н, от 14.11.2016 № 642н, от 27.04.2020 № 213н, от 08.12.2020 N 429-ФЗ, от 30.12.2020 N 503-ФЗ)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</w:t>
            </w:r>
          </w:p>
        </w:tc>
      </w:tr>
    </w:tbl>
    <w:p w:rsidR="003437AC" w:rsidRPr="003437AC" w:rsidRDefault="00B1739E">
      <w:pPr>
        <w:ind w:left="284" w:hanging="284"/>
        <w:rPr>
          <w:sz w:val="18"/>
          <w:szCs w:val="18"/>
          <w:lang w:eastAsia="ru-RU"/>
        </w:rPr>
      </w:pPr>
      <w:r w:rsidRPr="003437AC">
        <w:rPr>
          <w:b/>
          <w:sz w:val="18"/>
          <w:szCs w:val="18"/>
        </w:rPr>
        <w:t>4</w:t>
      </w:r>
      <w:r w:rsidR="00DA676F" w:rsidRPr="003437AC">
        <w:rPr>
          <w:b/>
          <w:sz w:val="18"/>
          <w:szCs w:val="18"/>
        </w:rPr>
        <w:t>.</w:t>
      </w:r>
      <w:r w:rsidR="00DA676F" w:rsidRPr="003437AC">
        <w:rPr>
          <w:sz w:val="18"/>
          <w:szCs w:val="18"/>
        </w:rPr>
        <w:t xml:space="preserve"> </w:t>
      </w:r>
      <w:r w:rsidR="00DA676F" w:rsidRPr="003437AC">
        <w:rPr>
          <w:b/>
          <w:sz w:val="18"/>
          <w:szCs w:val="18"/>
        </w:rPr>
        <w:t>Фактические и нормативные знач</w:t>
      </w:r>
      <w:r w:rsidR="00DA676F" w:rsidRPr="003437AC">
        <w:rPr>
          <w:b/>
          <w:sz w:val="18"/>
          <w:szCs w:val="18"/>
        </w:rPr>
        <w:t>е</w:t>
      </w:r>
      <w:r w:rsidR="00DA676F" w:rsidRPr="003437AC">
        <w:rPr>
          <w:b/>
          <w:sz w:val="18"/>
          <w:szCs w:val="18"/>
        </w:rPr>
        <w:t>ния измеряемых параметров:</w:t>
      </w:r>
      <w:r w:rsidR="003437AC" w:rsidRPr="003437AC">
        <w:rPr>
          <w:b/>
          <w:sz w:val="18"/>
          <w:szCs w:val="18"/>
        </w:rPr>
        <w:fldChar w:fldCharType="begin"/>
      </w:r>
      <w:r w:rsidR="003437AC" w:rsidRPr="003437AC">
        <w:rPr>
          <w:b/>
          <w:sz w:val="18"/>
          <w:szCs w:val="18"/>
        </w:rPr>
        <w:instrText xml:space="preserve"> INCLUDETEXT  "Q:\\АТТЕСТАЦИЯ 5.1 СОУТ\\САРМ (Новый)\\САРМ 110 8201-8300\\ARMv51_files\\sv_prot_61.xml" \! \t "C:\\Program Files (x86)\\Аттестация-5.1\\xsl\\sv_prot\\factor14_2.xsl"  \* MERGEFORMAT </w:instrText>
      </w:r>
      <w:r w:rsidR="003437AC" w:rsidRPr="003437AC">
        <w:rPr>
          <w:b/>
          <w:sz w:val="18"/>
          <w:szCs w:val="18"/>
        </w:rPr>
        <w:fldChar w:fldCharType="separate"/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65" w:type="dxa"/>
          <w:right w:w="65" w:type="dxa"/>
        </w:tblCellMar>
        <w:tblLook w:val="04A0"/>
      </w:tblPr>
      <w:tblGrid>
        <w:gridCol w:w="916"/>
        <w:gridCol w:w="5343"/>
        <w:gridCol w:w="1679"/>
        <w:gridCol w:w="1985"/>
        <w:gridCol w:w="1985"/>
        <w:gridCol w:w="1679"/>
        <w:gridCol w:w="1679"/>
      </w:tblGrid>
      <w:tr w:rsidR="003437AC" w:rsidRPr="003437AC" w:rsidTr="003437AC">
        <w:trPr>
          <w:divId w:val="2109041230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  <w:r w:rsidRPr="003437AC">
              <w:rPr>
                <w:sz w:val="18"/>
                <w:szCs w:val="18"/>
              </w:rPr>
              <w:t>№ (код) РМ</w:t>
            </w:r>
          </w:p>
        </w:tc>
        <w:tc>
          <w:tcPr>
            <w:tcW w:w="1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  <w:r w:rsidRPr="003437AC">
              <w:rPr>
                <w:sz w:val="18"/>
                <w:szCs w:val="18"/>
              </w:rPr>
              <w:t>Наименование рабочего места, рабочей зоны, фактора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  <w:r w:rsidRPr="003437AC">
              <w:rPr>
                <w:sz w:val="18"/>
                <w:szCs w:val="18"/>
              </w:rPr>
              <w:t>Дата оценки (изм</w:t>
            </w:r>
            <w:r w:rsidRPr="003437AC">
              <w:rPr>
                <w:sz w:val="18"/>
                <w:szCs w:val="18"/>
              </w:rPr>
              <w:t>е</w:t>
            </w:r>
            <w:r w:rsidRPr="003437AC">
              <w:rPr>
                <w:sz w:val="18"/>
                <w:szCs w:val="18"/>
              </w:rPr>
              <w:t>рения)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  <w:r w:rsidRPr="003437AC">
              <w:rPr>
                <w:sz w:val="18"/>
                <w:szCs w:val="18"/>
              </w:rPr>
              <w:t>Факт. уровень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  <w:r w:rsidRPr="003437AC">
              <w:rPr>
                <w:sz w:val="18"/>
                <w:szCs w:val="18"/>
              </w:rPr>
              <w:t>ПДУ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  <w:r w:rsidRPr="003437AC">
              <w:rPr>
                <w:sz w:val="18"/>
                <w:szCs w:val="18"/>
              </w:rPr>
              <w:t>Класс условий тр</w:t>
            </w:r>
            <w:r w:rsidRPr="003437AC">
              <w:rPr>
                <w:sz w:val="18"/>
                <w:szCs w:val="18"/>
              </w:rPr>
              <w:t>у</w:t>
            </w:r>
            <w:r w:rsidRPr="003437AC">
              <w:rPr>
                <w:sz w:val="18"/>
                <w:szCs w:val="18"/>
              </w:rPr>
              <w:t>да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  <w:r w:rsidRPr="003437AC">
              <w:rPr>
                <w:sz w:val="18"/>
                <w:szCs w:val="18"/>
              </w:rPr>
              <w:t>Время воздейс</w:t>
            </w:r>
            <w:r w:rsidRPr="003437AC">
              <w:rPr>
                <w:sz w:val="18"/>
                <w:szCs w:val="18"/>
              </w:rPr>
              <w:t>т</w:t>
            </w:r>
            <w:r w:rsidRPr="003437AC">
              <w:rPr>
                <w:sz w:val="18"/>
                <w:szCs w:val="18"/>
              </w:rPr>
              <w:t>вия, %</w:t>
            </w:r>
          </w:p>
        </w:tc>
      </w:tr>
      <w:tr w:rsidR="003437AC" w:rsidRPr="003437AC" w:rsidTr="003437AC">
        <w:trPr>
          <w:divId w:val="2109041230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  <w:r w:rsidRPr="003437AC">
              <w:rPr>
                <w:sz w:val="18"/>
                <w:szCs w:val="18"/>
              </w:rPr>
              <w:t>Отсутствует</w:t>
            </w:r>
          </w:p>
        </w:tc>
      </w:tr>
      <w:tr w:rsidR="003437AC" w:rsidRPr="003437AC" w:rsidTr="003437AC">
        <w:trPr>
          <w:divId w:val="210904123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b/>
                <w:bCs/>
                <w:sz w:val="18"/>
                <w:szCs w:val="18"/>
              </w:rPr>
            </w:pPr>
            <w:r w:rsidRPr="003437AC">
              <w:rPr>
                <w:b/>
                <w:bCs/>
                <w:sz w:val="18"/>
                <w:szCs w:val="18"/>
              </w:rPr>
              <w:t>8345.0001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3437AC">
              <w:rPr>
                <w:b/>
                <w:bCs/>
                <w:sz w:val="18"/>
                <w:szCs w:val="18"/>
              </w:rPr>
              <w:t>Фельдшер скорой помощи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b/>
                <w:bCs/>
                <w:sz w:val="18"/>
                <w:szCs w:val="18"/>
              </w:rPr>
            </w:pPr>
            <w:r w:rsidRPr="003437AC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b/>
                <w:bCs/>
                <w:sz w:val="18"/>
                <w:szCs w:val="18"/>
              </w:rPr>
            </w:pPr>
            <w:r w:rsidRPr="003437A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b/>
                <w:bCs/>
                <w:sz w:val="18"/>
                <w:szCs w:val="18"/>
              </w:rPr>
            </w:pPr>
            <w:r w:rsidRPr="003437AC">
              <w:rPr>
                <w:b/>
                <w:bCs/>
                <w:sz w:val="18"/>
                <w:szCs w:val="18"/>
              </w:rPr>
              <w:t>100</w:t>
            </w:r>
          </w:p>
        </w:tc>
      </w:tr>
      <w:tr w:rsidR="003437AC" w:rsidRPr="003437AC" w:rsidTr="003437AC">
        <w:trPr>
          <w:divId w:val="2109041230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rPr>
                <w:sz w:val="18"/>
                <w:szCs w:val="18"/>
              </w:rPr>
            </w:pPr>
            <w:r w:rsidRPr="003437AC">
              <w:rPr>
                <w:b/>
                <w:bCs/>
                <w:sz w:val="18"/>
                <w:szCs w:val="18"/>
              </w:rPr>
              <w:t>Краткое описание выполняемой работы:</w:t>
            </w:r>
            <w:r w:rsidRPr="003437AC">
              <w:rPr>
                <w:sz w:val="18"/>
                <w:szCs w:val="18"/>
              </w:rPr>
              <w:t xml:space="preserve"> Оказывает скорую медицинскую помощь. Ведет медицинскую документацию.</w:t>
            </w:r>
          </w:p>
        </w:tc>
      </w:tr>
      <w:tr w:rsidR="003437AC" w:rsidRPr="003437AC" w:rsidTr="003437AC">
        <w:trPr>
          <w:divId w:val="210904123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  <w:r w:rsidRPr="003437AC">
              <w:rPr>
                <w:sz w:val="18"/>
                <w:szCs w:val="18"/>
              </w:rPr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  <w:r w:rsidRPr="003437AC">
              <w:rPr>
                <w:sz w:val="18"/>
                <w:szCs w:val="18"/>
              </w:rPr>
              <w:t>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  <w:r w:rsidRPr="003437AC">
              <w:rPr>
                <w:sz w:val="18"/>
                <w:szCs w:val="18"/>
              </w:rPr>
              <w:t>до 175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  <w:r w:rsidRPr="003437AC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</w:p>
        </w:tc>
      </w:tr>
      <w:tr w:rsidR="003437AC" w:rsidRPr="003437AC" w:rsidTr="003437AC">
        <w:trPr>
          <w:divId w:val="210904123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  <w:r w:rsidRPr="003437AC">
              <w:rPr>
                <w:sz w:val="18"/>
                <w:szCs w:val="18"/>
              </w:rPr>
              <w:t>Число производственных объектов одновременного наблюдения, ед.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  <w:r w:rsidRPr="003437AC">
              <w:rPr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  <w:r w:rsidRPr="003437AC">
              <w:rPr>
                <w:sz w:val="18"/>
                <w:szCs w:val="18"/>
              </w:rPr>
              <w:t>до 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  <w:r w:rsidRPr="003437AC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</w:p>
        </w:tc>
      </w:tr>
      <w:tr w:rsidR="003437AC" w:rsidRPr="003437AC" w:rsidTr="003437AC">
        <w:trPr>
          <w:divId w:val="210904123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  <w:r w:rsidRPr="003437AC">
              <w:rPr>
                <w:sz w:val="18"/>
                <w:szCs w:val="18"/>
              </w:rPr>
              <w:t>Работа с оптическими приборами (микроскопы, лупы и т.п.) (% времени смены)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  <w:r w:rsidRPr="003437AC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  <w:r w:rsidRPr="003437AC">
              <w:rPr>
                <w:sz w:val="18"/>
                <w:szCs w:val="18"/>
              </w:rPr>
              <w:t>до 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  <w:r w:rsidRPr="003437AC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</w:p>
        </w:tc>
      </w:tr>
      <w:tr w:rsidR="003437AC" w:rsidRPr="003437AC" w:rsidTr="003437AC">
        <w:trPr>
          <w:divId w:val="210904123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  <w:r w:rsidRPr="003437AC">
              <w:rPr>
                <w:sz w:val="18"/>
                <w:szCs w:val="18"/>
              </w:rPr>
              <w:t>Нагрузка на голосовой аппарат (суммарное количество часов, н</w:t>
            </w:r>
            <w:r w:rsidRPr="003437AC">
              <w:rPr>
                <w:sz w:val="18"/>
                <w:szCs w:val="18"/>
              </w:rPr>
              <w:t>а</w:t>
            </w:r>
            <w:r w:rsidRPr="003437AC">
              <w:rPr>
                <w:sz w:val="18"/>
                <w:szCs w:val="18"/>
              </w:rPr>
              <w:t>говариваемое в неделю), час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  <w:r w:rsidRPr="003437AC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  <w:r w:rsidRPr="003437AC">
              <w:rPr>
                <w:sz w:val="18"/>
                <w:szCs w:val="18"/>
              </w:rPr>
              <w:t>до 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  <w:r w:rsidRPr="003437AC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</w:p>
        </w:tc>
      </w:tr>
      <w:tr w:rsidR="003437AC" w:rsidRPr="003437AC" w:rsidTr="003437AC">
        <w:trPr>
          <w:divId w:val="210904123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  <w:r w:rsidRPr="003437AC">
              <w:rPr>
                <w:sz w:val="18"/>
                <w:szCs w:val="18"/>
              </w:rPr>
              <w:t>Число элементов (приемов), необходимых для реализации прост</w:t>
            </w:r>
            <w:r w:rsidRPr="003437AC">
              <w:rPr>
                <w:sz w:val="18"/>
                <w:szCs w:val="18"/>
              </w:rPr>
              <w:t>о</w:t>
            </w:r>
            <w:r w:rsidRPr="003437AC">
              <w:rPr>
                <w:sz w:val="18"/>
                <w:szCs w:val="18"/>
              </w:rPr>
              <w:t>го задания или в многократно повторяющихся операциях, ед.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  <w:r w:rsidRPr="003437AC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  <w:r w:rsidRPr="003437AC">
              <w:rPr>
                <w:sz w:val="18"/>
                <w:szCs w:val="18"/>
              </w:rPr>
              <w:t>более 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  <w:r w:rsidRPr="003437AC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</w:p>
        </w:tc>
      </w:tr>
      <w:tr w:rsidR="003437AC" w:rsidRPr="003437AC" w:rsidTr="003437AC">
        <w:trPr>
          <w:divId w:val="210904123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  <w:r w:rsidRPr="003437AC">
              <w:rPr>
                <w:sz w:val="18"/>
                <w:szCs w:val="18"/>
              </w:rPr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  <w:r w:rsidRPr="003437AC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  <w:r w:rsidRPr="003437AC">
              <w:rPr>
                <w:sz w:val="18"/>
                <w:szCs w:val="18"/>
              </w:rPr>
              <w:t>менее 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  <w:r w:rsidRPr="003437AC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</w:p>
        </w:tc>
      </w:tr>
      <w:tr w:rsidR="003437AC" w:rsidRPr="003437AC" w:rsidTr="003437AC">
        <w:trPr>
          <w:divId w:val="210904123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b/>
                <w:bCs/>
                <w:sz w:val="18"/>
                <w:szCs w:val="18"/>
              </w:rPr>
            </w:pPr>
            <w:r w:rsidRPr="003437AC">
              <w:rPr>
                <w:b/>
                <w:bCs/>
                <w:sz w:val="18"/>
                <w:szCs w:val="18"/>
              </w:rPr>
              <w:t>8345.0005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3437AC">
              <w:rPr>
                <w:b/>
                <w:bCs/>
                <w:sz w:val="18"/>
                <w:szCs w:val="18"/>
              </w:rPr>
              <w:t>Водитель скорой помощи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b/>
                <w:bCs/>
                <w:sz w:val="18"/>
                <w:szCs w:val="18"/>
              </w:rPr>
            </w:pPr>
            <w:r w:rsidRPr="003437AC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b/>
                <w:bCs/>
                <w:sz w:val="18"/>
                <w:szCs w:val="18"/>
              </w:rPr>
            </w:pPr>
            <w:r w:rsidRPr="003437A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b/>
                <w:bCs/>
                <w:sz w:val="18"/>
                <w:szCs w:val="18"/>
              </w:rPr>
            </w:pPr>
            <w:r w:rsidRPr="003437AC">
              <w:rPr>
                <w:b/>
                <w:bCs/>
                <w:sz w:val="18"/>
                <w:szCs w:val="18"/>
              </w:rPr>
              <w:t>100</w:t>
            </w:r>
          </w:p>
        </w:tc>
      </w:tr>
      <w:tr w:rsidR="003437AC" w:rsidRPr="003437AC" w:rsidTr="003437AC">
        <w:trPr>
          <w:divId w:val="2109041230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rPr>
                <w:sz w:val="18"/>
                <w:szCs w:val="18"/>
              </w:rPr>
            </w:pPr>
            <w:r w:rsidRPr="003437AC">
              <w:rPr>
                <w:b/>
                <w:bCs/>
                <w:sz w:val="18"/>
                <w:szCs w:val="18"/>
              </w:rPr>
              <w:t>Краткое описание выполняемой работы:</w:t>
            </w:r>
            <w:r w:rsidRPr="003437AC">
              <w:rPr>
                <w:sz w:val="18"/>
                <w:szCs w:val="18"/>
              </w:rPr>
              <w:t xml:space="preserve"> Управление транспортным средством.</w:t>
            </w:r>
          </w:p>
        </w:tc>
      </w:tr>
      <w:tr w:rsidR="003437AC" w:rsidRPr="003437AC" w:rsidTr="003437AC">
        <w:trPr>
          <w:divId w:val="210904123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  <w:r w:rsidRPr="003437AC">
              <w:rPr>
                <w:sz w:val="18"/>
                <w:szCs w:val="18"/>
              </w:rPr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  <w:r w:rsidRPr="003437AC">
              <w:rPr>
                <w:sz w:val="18"/>
                <w:szCs w:val="18"/>
              </w:rPr>
              <w:t>155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  <w:r w:rsidRPr="003437AC">
              <w:rPr>
                <w:sz w:val="18"/>
                <w:szCs w:val="18"/>
              </w:rPr>
              <w:t>до 175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  <w:r w:rsidRPr="003437AC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</w:p>
        </w:tc>
      </w:tr>
      <w:tr w:rsidR="003437AC" w:rsidRPr="003437AC" w:rsidTr="003437AC">
        <w:trPr>
          <w:divId w:val="210904123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  <w:r w:rsidRPr="003437AC">
              <w:rPr>
                <w:sz w:val="18"/>
                <w:szCs w:val="18"/>
              </w:rPr>
              <w:t>Число производственных объектов одновременного наблюдения, ед.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  <w:r w:rsidRPr="003437AC">
              <w:rPr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  <w:r w:rsidRPr="003437AC">
              <w:rPr>
                <w:sz w:val="18"/>
                <w:szCs w:val="18"/>
              </w:rPr>
              <w:t>до 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  <w:r w:rsidRPr="003437AC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</w:p>
        </w:tc>
      </w:tr>
      <w:tr w:rsidR="003437AC" w:rsidRPr="003437AC" w:rsidTr="003437AC">
        <w:trPr>
          <w:divId w:val="210904123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  <w:r w:rsidRPr="003437AC">
              <w:rPr>
                <w:sz w:val="18"/>
                <w:szCs w:val="18"/>
              </w:rPr>
              <w:t>Работа с оптическими приборами (микроскопы, лупы и т.п.) (% времени смены)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  <w:r w:rsidRPr="003437AC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  <w:r w:rsidRPr="003437AC">
              <w:rPr>
                <w:sz w:val="18"/>
                <w:szCs w:val="18"/>
              </w:rPr>
              <w:t>до 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  <w:r w:rsidRPr="003437AC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</w:p>
        </w:tc>
      </w:tr>
      <w:tr w:rsidR="003437AC" w:rsidRPr="003437AC" w:rsidTr="003437AC">
        <w:trPr>
          <w:divId w:val="210904123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  <w:r w:rsidRPr="003437AC">
              <w:rPr>
                <w:sz w:val="18"/>
                <w:szCs w:val="18"/>
              </w:rPr>
              <w:t>Нагрузка на голосовой аппарат (суммарное количество часов, н</w:t>
            </w:r>
            <w:r w:rsidRPr="003437AC">
              <w:rPr>
                <w:sz w:val="18"/>
                <w:szCs w:val="18"/>
              </w:rPr>
              <w:t>а</w:t>
            </w:r>
            <w:r w:rsidRPr="003437AC">
              <w:rPr>
                <w:sz w:val="18"/>
                <w:szCs w:val="18"/>
              </w:rPr>
              <w:t>говариваемое в неделю), час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  <w:r w:rsidRPr="003437AC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  <w:r w:rsidRPr="003437AC">
              <w:rPr>
                <w:sz w:val="18"/>
                <w:szCs w:val="18"/>
              </w:rPr>
              <w:t>до 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  <w:r w:rsidRPr="003437AC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</w:p>
        </w:tc>
      </w:tr>
      <w:tr w:rsidR="003437AC" w:rsidRPr="003437AC" w:rsidTr="003437AC">
        <w:trPr>
          <w:divId w:val="210904123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  <w:r w:rsidRPr="003437AC">
              <w:rPr>
                <w:sz w:val="18"/>
                <w:szCs w:val="18"/>
              </w:rPr>
              <w:t>Число элементов (приемов), необходимых для реализации прост</w:t>
            </w:r>
            <w:r w:rsidRPr="003437AC">
              <w:rPr>
                <w:sz w:val="18"/>
                <w:szCs w:val="18"/>
              </w:rPr>
              <w:t>о</w:t>
            </w:r>
            <w:r w:rsidRPr="003437AC">
              <w:rPr>
                <w:sz w:val="18"/>
                <w:szCs w:val="18"/>
              </w:rPr>
              <w:t>го задания или в многократно повторяющихся операциях, ед.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  <w:r w:rsidRPr="003437AC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  <w:r w:rsidRPr="003437AC">
              <w:rPr>
                <w:sz w:val="18"/>
                <w:szCs w:val="18"/>
              </w:rPr>
              <w:t>более 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  <w:r w:rsidRPr="003437AC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</w:p>
        </w:tc>
      </w:tr>
      <w:tr w:rsidR="003437AC" w:rsidRPr="003437AC" w:rsidTr="003437AC">
        <w:trPr>
          <w:divId w:val="210904123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  <w:r w:rsidRPr="003437AC">
              <w:rPr>
                <w:sz w:val="18"/>
                <w:szCs w:val="18"/>
              </w:rPr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  <w:r w:rsidRPr="003437AC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  <w:r w:rsidRPr="003437AC">
              <w:rPr>
                <w:sz w:val="18"/>
                <w:szCs w:val="18"/>
              </w:rPr>
              <w:t>менее 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  <w:r w:rsidRPr="003437AC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</w:p>
        </w:tc>
      </w:tr>
      <w:tr w:rsidR="003437AC" w:rsidRPr="003437AC" w:rsidTr="003437AC">
        <w:trPr>
          <w:divId w:val="210904123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b/>
                <w:bCs/>
                <w:sz w:val="18"/>
                <w:szCs w:val="18"/>
              </w:rPr>
            </w:pPr>
            <w:r w:rsidRPr="003437AC">
              <w:rPr>
                <w:b/>
                <w:bCs/>
                <w:sz w:val="18"/>
                <w:szCs w:val="18"/>
              </w:rPr>
              <w:t>8345.0006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3437AC">
              <w:rPr>
                <w:b/>
                <w:bCs/>
                <w:sz w:val="18"/>
                <w:szCs w:val="18"/>
              </w:rPr>
              <w:t>Водитель скорой помощи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b/>
                <w:bCs/>
                <w:sz w:val="18"/>
                <w:szCs w:val="18"/>
              </w:rPr>
            </w:pPr>
            <w:r w:rsidRPr="003437AC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b/>
                <w:bCs/>
                <w:sz w:val="18"/>
                <w:szCs w:val="18"/>
              </w:rPr>
            </w:pPr>
            <w:r w:rsidRPr="003437A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b/>
                <w:bCs/>
                <w:sz w:val="18"/>
                <w:szCs w:val="18"/>
              </w:rPr>
            </w:pPr>
            <w:r w:rsidRPr="003437AC">
              <w:rPr>
                <w:b/>
                <w:bCs/>
                <w:sz w:val="18"/>
                <w:szCs w:val="18"/>
              </w:rPr>
              <w:t>100</w:t>
            </w:r>
          </w:p>
        </w:tc>
      </w:tr>
      <w:tr w:rsidR="003437AC" w:rsidRPr="003437AC" w:rsidTr="003437AC">
        <w:trPr>
          <w:divId w:val="2109041230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rPr>
                <w:sz w:val="18"/>
                <w:szCs w:val="18"/>
              </w:rPr>
            </w:pPr>
            <w:r w:rsidRPr="003437AC">
              <w:rPr>
                <w:b/>
                <w:bCs/>
                <w:sz w:val="18"/>
                <w:szCs w:val="18"/>
              </w:rPr>
              <w:t>Краткое описание выполняемой работы:</w:t>
            </w:r>
            <w:r w:rsidRPr="003437AC">
              <w:rPr>
                <w:sz w:val="18"/>
                <w:szCs w:val="18"/>
              </w:rPr>
              <w:t xml:space="preserve"> Управление транспортным средством.</w:t>
            </w:r>
          </w:p>
        </w:tc>
      </w:tr>
      <w:tr w:rsidR="003437AC" w:rsidRPr="003437AC" w:rsidTr="003437AC">
        <w:trPr>
          <w:divId w:val="210904123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  <w:r w:rsidRPr="003437AC">
              <w:rPr>
                <w:sz w:val="18"/>
                <w:szCs w:val="18"/>
              </w:rPr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  <w:r w:rsidRPr="003437AC">
              <w:rPr>
                <w:sz w:val="18"/>
                <w:szCs w:val="18"/>
              </w:rPr>
              <w:t>155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  <w:r w:rsidRPr="003437AC">
              <w:rPr>
                <w:sz w:val="18"/>
                <w:szCs w:val="18"/>
              </w:rPr>
              <w:t>до 175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  <w:r w:rsidRPr="003437AC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</w:p>
        </w:tc>
      </w:tr>
      <w:tr w:rsidR="003437AC" w:rsidRPr="003437AC" w:rsidTr="003437AC">
        <w:trPr>
          <w:divId w:val="210904123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  <w:r w:rsidRPr="003437AC">
              <w:rPr>
                <w:sz w:val="18"/>
                <w:szCs w:val="18"/>
              </w:rPr>
              <w:t>Число производственных объектов одновременного наблюдения, ед.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  <w:r w:rsidRPr="003437AC">
              <w:rPr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  <w:r w:rsidRPr="003437AC">
              <w:rPr>
                <w:sz w:val="18"/>
                <w:szCs w:val="18"/>
              </w:rPr>
              <w:t>до 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  <w:r w:rsidRPr="003437AC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</w:p>
        </w:tc>
      </w:tr>
      <w:tr w:rsidR="003437AC" w:rsidRPr="003437AC" w:rsidTr="003437AC">
        <w:trPr>
          <w:divId w:val="210904123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  <w:r w:rsidRPr="003437AC">
              <w:rPr>
                <w:sz w:val="18"/>
                <w:szCs w:val="18"/>
              </w:rPr>
              <w:t>Работа с оптическими приборами (микроскопы, лупы и т.п.) (% времени смены)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  <w:r w:rsidRPr="003437AC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  <w:r w:rsidRPr="003437AC">
              <w:rPr>
                <w:sz w:val="18"/>
                <w:szCs w:val="18"/>
              </w:rPr>
              <w:t>до 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  <w:r w:rsidRPr="003437AC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</w:p>
        </w:tc>
      </w:tr>
      <w:tr w:rsidR="003437AC" w:rsidRPr="003437AC" w:rsidTr="003437AC">
        <w:trPr>
          <w:divId w:val="210904123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  <w:r w:rsidRPr="003437AC">
              <w:rPr>
                <w:sz w:val="18"/>
                <w:szCs w:val="18"/>
              </w:rPr>
              <w:t>Нагрузка на голосовой аппарат (суммарное количество часов, н</w:t>
            </w:r>
            <w:r w:rsidRPr="003437AC">
              <w:rPr>
                <w:sz w:val="18"/>
                <w:szCs w:val="18"/>
              </w:rPr>
              <w:t>а</w:t>
            </w:r>
            <w:r w:rsidRPr="003437AC">
              <w:rPr>
                <w:sz w:val="18"/>
                <w:szCs w:val="18"/>
              </w:rPr>
              <w:t>говариваемое в неделю), час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  <w:r w:rsidRPr="003437AC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  <w:r w:rsidRPr="003437AC">
              <w:rPr>
                <w:sz w:val="18"/>
                <w:szCs w:val="18"/>
              </w:rPr>
              <w:t>до 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  <w:r w:rsidRPr="003437AC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</w:p>
        </w:tc>
      </w:tr>
      <w:tr w:rsidR="003437AC" w:rsidRPr="003437AC" w:rsidTr="003437AC">
        <w:trPr>
          <w:divId w:val="210904123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  <w:r w:rsidRPr="003437AC">
              <w:rPr>
                <w:sz w:val="18"/>
                <w:szCs w:val="18"/>
              </w:rPr>
              <w:t>Число элементов (приемов), необходимых для реализации прост</w:t>
            </w:r>
            <w:r w:rsidRPr="003437AC">
              <w:rPr>
                <w:sz w:val="18"/>
                <w:szCs w:val="18"/>
              </w:rPr>
              <w:t>о</w:t>
            </w:r>
            <w:r w:rsidRPr="003437AC">
              <w:rPr>
                <w:sz w:val="18"/>
                <w:szCs w:val="18"/>
              </w:rPr>
              <w:t>го задания или в многократно повторяющихся операциях, ед.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  <w:r w:rsidRPr="003437AC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  <w:r w:rsidRPr="003437AC">
              <w:rPr>
                <w:sz w:val="18"/>
                <w:szCs w:val="18"/>
              </w:rPr>
              <w:t>более 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  <w:r w:rsidRPr="003437AC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</w:p>
        </w:tc>
      </w:tr>
      <w:tr w:rsidR="003437AC" w:rsidRPr="003437AC" w:rsidTr="003437AC">
        <w:trPr>
          <w:divId w:val="210904123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  <w:r w:rsidRPr="003437AC">
              <w:rPr>
                <w:sz w:val="18"/>
                <w:szCs w:val="18"/>
              </w:rPr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  <w:r w:rsidRPr="003437AC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  <w:r w:rsidRPr="003437AC">
              <w:rPr>
                <w:sz w:val="18"/>
                <w:szCs w:val="18"/>
              </w:rPr>
              <w:t>менее 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  <w:r w:rsidRPr="003437AC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</w:p>
        </w:tc>
      </w:tr>
      <w:tr w:rsidR="003437AC" w:rsidRPr="003437AC" w:rsidTr="003437AC">
        <w:trPr>
          <w:divId w:val="210904123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b/>
                <w:bCs/>
                <w:sz w:val="18"/>
                <w:szCs w:val="18"/>
              </w:rPr>
            </w:pPr>
            <w:r w:rsidRPr="003437AC">
              <w:rPr>
                <w:b/>
                <w:bCs/>
                <w:sz w:val="18"/>
                <w:szCs w:val="18"/>
              </w:rPr>
              <w:t>8345.0007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3437AC">
              <w:rPr>
                <w:b/>
                <w:bCs/>
                <w:sz w:val="18"/>
                <w:szCs w:val="18"/>
              </w:rPr>
              <w:t>Водитель скорой помощи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b/>
                <w:bCs/>
                <w:sz w:val="18"/>
                <w:szCs w:val="18"/>
              </w:rPr>
            </w:pPr>
            <w:r w:rsidRPr="003437AC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b/>
                <w:bCs/>
                <w:sz w:val="18"/>
                <w:szCs w:val="18"/>
              </w:rPr>
            </w:pPr>
            <w:r w:rsidRPr="003437A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b/>
                <w:bCs/>
                <w:sz w:val="18"/>
                <w:szCs w:val="18"/>
              </w:rPr>
            </w:pPr>
            <w:r w:rsidRPr="003437AC">
              <w:rPr>
                <w:b/>
                <w:bCs/>
                <w:sz w:val="18"/>
                <w:szCs w:val="18"/>
              </w:rPr>
              <w:t>100</w:t>
            </w:r>
          </w:p>
        </w:tc>
      </w:tr>
      <w:tr w:rsidR="003437AC" w:rsidRPr="003437AC" w:rsidTr="003437AC">
        <w:trPr>
          <w:divId w:val="2109041230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rPr>
                <w:sz w:val="18"/>
                <w:szCs w:val="18"/>
              </w:rPr>
            </w:pPr>
            <w:r w:rsidRPr="003437AC">
              <w:rPr>
                <w:b/>
                <w:bCs/>
                <w:sz w:val="18"/>
                <w:szCs w:val="18"/>
              </w:rPr>
              <w:t>Краткое описание выполняемой работы:</w:t>
            </w:r>
            <w:r w:rsidRPr="003437AC">
              <w:rPr>
                <w:sz w:val="18"/>
                <w:szCs w:val="18"/>
              </w:rPr>
              <w:t xml:space="preserve"> Управление транспортным средством.</w:t>
            </w:r>
          </w:p>
        </w:tc>
      </w:tr>
      <w:tr w:rsidR="003437AC" w:rsidRPr="003437AC" w:rsidTr="003437AC">
        <w:trPr>
          <w:divId w:val="210904123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  <w:r w:rsidRPr="003437AC">
              <w:rPr>
                <w:sz w:val="18"/>
                <w:szCs w:val="18"/>
              </w:rPr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  <w:r w:rsidRPr="003437AC">
              <w:rPr>
                <w:sz w:val="18"/>
                <w:szCs w:val="18"/>
              </w:rPr>
              <w:t>155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  <w:r w:rsidRPr="003437AC">
              <w:rPr>
                <w:sz w:val="18"/>
                <w:szCs w:val="18"/>
              </w:rPr>
              <w:t>до 175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  <w:r w:rsidRPr="003437AC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</w:p>
        </w:tc>
      </w:tr>
      <w:tr w:rsidR="003437AC" w:rsidRPr="003437AC" w:rsidTr="003437AC">
        <w:trPr>
          <w:divId w:val="210904123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  <w:r w:rsidRPr="003437AC">
              <w:rPr>
                <w:sz w:val="18"/>
                <w:szCs w:val="18"/>
              </w:rPr>
              <w:t>Число производственных объектов одновременного наблюдения, ед.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  <w:r w:rsidRPr="003437AC">
              <w:rPr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  <w:r w:rsidRPr="003437AC">
              <w:rPr>
                <w:sz w:val="18"/>
                <w:szCs w:val="18"/>
              </w:rPr>
              <w:t>до 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  <w:r w:rsidRPr="003437AC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</w:p>
        </w:tc>
      </w:tr>
      <w:tr w:rsidR="003437AC" w:rsidRPr="003437AC" w:rsidTr="003437AC">
        <w:trPr>
          <w:divId w:val="210904123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  <w:r w:rsidRPr="003437AC">
              <w:rPr>
                <w:sz w:val="18"/>
                <w:szCs w:val="18"/>
              </w:rPr>
              <w:t>Работа с оптическими приборами (микроскопы, лупы и т.п.) (% времени смены)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  <w:r w:rsidRPr="003437AC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  <w:r w:rsidRPr="003437AC">
              <w:rPr>
                <w:sz w:val="18"/>
                <w:szCs w:val="18"/>
              </w:rPr>
              <w:t>до 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  <w:r w:rsidRPr="003437AC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</w:p>
        </w:tc>
      </w:tr>
      <w:tr w:rsidR="003437AC" w:rsidRPr="003437AC" w:rsidTr="003437AC">
        <w:trPr>
          <w:divId w:val="210904123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  <w:r w:rsidRPr="003437AC">
              <w:rPr>
                <w:sz w:val="18"/>
                <w:szCs w:val="18"/>
              </w:rPr>
              <w:t>Нагрузка на голосовой аппарат (суммарное количество часов, н</w:t>
            </w:r>
            <w:r w:rsidRPr="003437AC">
              <w:rPr>
                <w:sz w:val="18"/>
                <w:szCs w:val="18"/>
              </w:rPr>
              <w:t>а</w:t>
            </w:r>
            <w:r w:rsidRPr="003437AC">
              <w:rPr>
                <w:sz w:val="18"/>
                <w:szCs w:val="18"/>
              </w:rPr>
              <w:t>говариваемое в неделю), час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  <w:r w:rsidRPr="003437AC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  <w:r w:rsidRPr="003437AC">
              <w:rPr>
                <w:sz w:val="18"/>
                <w:szCs w:val="18"/>
              </w:rPr>
              <w:t>до 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  <w:r w:rsidRPr="003437AC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</w:p>
        </w:tc>
      </w:tr>
      <w:tr w:rsidR="003437AC" w:rsidRPr="003437AC" w:rsidTr="003437AC">
        <w:trPr>
          <w:divId w:val="210904123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  <w:r w:rsidRPr="003437AC">
              <w:rPr>
                <w:sz w:val="18"/>
                <w:szCs w:val="18"/>
              </w:rPr>
              <w:t>Число элементов (приемов), необходимых для реализации прост</w:t>
            </w:r>
            <w:r w:rsidRPr="003437AC">
              <w:rPr>
                <w:sz w:val="18"/>
                <w:szCs w:val="18"/>
              </w:rPr>
              <w:t>о</w:t>
            </w:r>
            <w:r w:rsidRPr="003437AC">
              <w:rPr>
                <w:sz w:val="18"/>
                <w:szCs w:val="18"/>
              </w:rPr>
              <w:t>го задания или в многократно повторяющихся операциях, ед.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  <w:r w:rsidRPr="003437AC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  <w:r w:rsidRPr="003437AC">
              <w:rPr>
                <w:sz w:val="18"/>
                <w:szCs w:val="18"/>
              </w:rPr>
              <w:t>более 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  <w:r w:rsidRPr="003437AC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</w:p>
        </w:tc>
      </w:tr>
      <w:tr w:rsidR="003437AC" w:rsidRPr="003437AC" w:rsidTr="003437AC">
        <w:trPr>
          <w:divId w:val="210904123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  <w:r w:rsidRPr="003437AC">
              <w:rPr>
                <w:sz w:val="18"/>
                <w:szCs w:val="18"/>
              </w:rPr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  <w:r w:rsidRPr="003437AC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  <w:r w:rsidRPr="003437AC">
              <w:rPr>
                <w:sz w:val="18"/>
                <w:szCs w:val="18"/>
              </w:rPr>
              <w:t>менее 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  <w:r w:rsidRPr="003437AC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</w:p>
        </w:tc>
      </w:tr>
      <w:tr w:rsidR="003437AC" w:rsidRPr="003437AC" w:rsidTr="003437AC">
        <w:trPr>
          <w:divId w:val="210904123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b/>
                <w:bCs/>
                <w:sz w:val="18"/>
                <w:szCs w:val="18"/>
              </w:rPr>
            </w:pPr>
            <w:r w:rsidRPr="003437AC">
              <w:rPr>
                <w:b/>
                <w:bCs/>
                <w:sz w:val="18"/>
                <w:szCs w:val="18"/>
              </w:rPr>
              <w:t>8345.0008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3437AC">
              <w:rPr>
                <w:b/>
                <w:bCs/>
                <w:sz w:val="18"/>
                <w:szCs w:val="18"/>
              </w:rPr>
              <w:t>Водитель скорой помощи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b/>
                <w:bCs/>
                <w:sz w:val="18"/>
                <w:szCs w:val="18"/>
              </w:rPr>
            </w:pPr>
            <w:r w:rsidRPr="003437AC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b/>
                <w:bCs/>
                <w:sz w:val="18"/>
                <w:szCs w:val="18"/>
              </w:rPr>
            </w:pPr>
            <w:r w:rsidRPr="003437A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b/>
                <w:bCs/>
                <w:sz w:val="18"/>
                <w:szCs w:val="18"/>
              </w:rPr>
            </w:pPr>
            <w:r w:rsidRPr="003437AC">
              <w:rPr>
                <w:b/>
                <w:bCs/>
                <w:sz w:val="18"/>
                <w:szCs w:val="18"/>
              </w:rPr>
              <w:t>100</w:t>
            </w:r>
          </w:p>
        </w:tc>
      </w:tr>
      <w:tr w:rsidR="003437AC" w:rsidRPr="003437AC" w:rsidTr="003437AC">
        <w:trPr>
          <w:divId w:val="2109041230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rPr>
                <w:sz w:val="18"/>
                <w:szCs w:val="18"/>
              </w:rPr>
            </w:pPr>
            <w:r w:rsidRPr="003437AC">
              <w:rPr>
                <w:b/>
                <w:bCs/>
                <w:sz w:val="18"/>
                <w:szCs w:val="18"/>
              </w:rPr>
              <w:t>Краткое описание выполняемой работы:</w:t>
            </w:r>
            <w:r w:rsidRPr="003437AC">
              <w:rPr>
                <w:sz w:val="18"/>
                <w:szCs w:val="18"/>
              </w:rPr>
              <w:t xml:space="preserve"> Управление транспортным средством.</w:t>
            </w:r>
          </w:p>
        </w:tc>
      </w:tr>
      <w:tr w:rsidR="003437AC" w:rsidRPr="003437AC" w:rsidTr="003437AC">
        <w:trPr>
          <w:divId w:val="210904123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  <w:r w:rsidRPr="003437AC">
              <w:rPr>
                <w:sz w:val="18"/>
                <w:szCs w:val="18"/>
              </w:rPr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  <w:r w:rsidRPr="003437AC">
              <w:rPr>
                <w:sz w:val="18"/>
                <w:szCs w:val="18"/>
              </w:rPr>
              <w:t>155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  <w:r w:rsidRPr="003437AC">
              <w:rPr>
                <w:sz w:val="18"/>
                <w:szCs w:val="18"/>
              </w:rPr>
              <w:t>до 175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  <w:r w:rsidRPr="003437AC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</w:p>
        </w:tc>
      </w:tr>
      <w:tr w:rsidR="003437AC" w:rsidRPr="003437AC" w:rsidTr="003437AC">
        <w:trPr>
          <w:divId w:val="210904123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  <w:r w:rsidRPr="003437AC">
              <w:rPr>
                <w:sz w:val="18"/>
                <w:szCs w:val="18"/>
              </w:rPr>
              <w:t>Число производственных объектов одновременного наблюдения, ед.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  <w:r w:rsidRPr="003437AC">
              <w:rPr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  <w:r w:rsidRPr="003437AC">
              <w:rPr>
                <w:sz w:val="18"/>
                <w:szCs w:val="18"/>
              </w:rPr>
              <w:t>до 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  <w:r w:rsidRPr="003437AC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</w:p>
        </w:tc>
      </w:tr>
      <w:tr w:rsidR="003437AC" w:rsidRPr="003437AC" w:rsidTr="003437AC">
        <w:trPr>
          <w:divId w:val="210904123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  <w:r w:rsidRPr="003437AC">
              <w:rPr>
                <w:sz w:val="18"/>
                <w:szCs w:val="18"/>
              </w:rPr>
              <w:t>Работа с оптическими приборами (микроскопы, лупы и т.п.) (% времени смены)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  <w:r w:rsidRPr="003437AC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  <w:r w:rsidRPr="003437AC">
              <w:rPr>
                <w:sz w:val="18"/>
                <w:szCs w:val="18"/>
              </w:rPr>
              <w:t>до 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  <w:r w:rsidRPr="003437AC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</w:p>
        </w:tc>
      </w:tr>
      <w:tr w:rsidR="003437AC" w:rsidRPr="003437AC" w:rsidTr="003437AC">
        <w:trPr>
          <w:divId w:val="210904123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  <w:r w:rsidRPr="003437AC">
              <w:rPr>
                <w:sz w:val="18"/>
                <w:szCs w:val="18"/>
              </w:rPr>
              <w:t>Нагрузка на голосовой аппарат (суммарное количество часов, н</w:t>
            </w:r>
            <w:r w:rsidRPr="003437AC">
              <w:rPr>
                <w:sz w:val="18"/>
                <w:szCs w:val="18"/>
              </w:rPr>
              <w:t>а</w:t>
            </w:r>
            <w:r w:rsidRPr="003437AC">
              <w:rPr>
                <w:sz w:val="18"/>
                <w:szCs w:val="18"/>
              </w:rPr>
              <w:t>говариваемое в неделю), час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  <w:r w:rsidRPr="003437AC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  <w:r w:rsidRPr="003437AC">
              <w:rPr>
                <w:sz w:val="18"/>
                <w:szCs w:val="18"/>
              </w:rPr>
              <w:t>до 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  <w:r w:rsidRPr="003437AC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</w:p>
        </w:tc>
      </w:tr>
      <w:tr w:rsidR="003437AC" w:rsidRPr="003437AC" w:rsidTr="003437AC">
        <w:trPr>
          <w:divId w:val="210904123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  <w:r w:rsidRPr="003437AC">
              <w:rPr>
                <w:sz w:val="18"/>
                <w:szCs w:val="18"/>
              </w:rPr>
              <w:t>Число элементов (приемов), необходимых для реализации прост</w:t>
            </w:r>
            <w:r w:rsidRPr="003437AC">
              <w:rPr>
                <w:sz w:val="18"/>
                <w:szCs w:val="18"/>
              </w:rPr>
              <w:t>о</w:t>
            </w:r>
            <w:r w:rsidRPr="003437AC">
              <w:rPr>
                <w:sz w:val="18"/>
                <w:szCs w:val="18"/>
              </w:rPr>
              <w:t>го задания или в многократно повторяющихся операциях, ед.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  <w:r w:rsidRPr="003437AC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  <w:r w:rsidRPr="003437AC">
              <w:rPr>
                <w:sz w:val="18"/>
                <w:szCs w:val="18"/>
              </w:rPr>
              <w:t>более 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  <w:r w:rsidRPr="003437AC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</w:p>
        </w:tc>
      </w:tr>
      <w:tr w:rsidR="003437AC" w:rsidRPr="003437AC" w:rsidTr="003437AC">
        <w:trPr>
          <w:divId w:val="210904123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  <w:r w:rsidRPr="003437AC">
              <w:rPr>
                <w:sz w:val="18"/>
                <w:szCs w:val="18"/>
              </w:rPr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  <w:r w:rsidRPr="003437AC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  <w:r w:rsidRPr="003437AC">
              <w:rPr>
                <w:sz w:val="18"/>
                <w:szCs w:val="18"/>
              </w:rPr>
              <w:t>менее 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  <w:r w:rsidRPr="003437AC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AC" w:rsidRPr="003437AC" w:rsidRDefault="003437AC">
            <w:pPr>
              <w:jc w:val="center"/>
              <w:rPr>
                <w:sz w:val="18"/>
                <w:szCs w:val="18"/>
              </w:rPr>
            </w:pPr>
          </w:p>
        </w:tc>
      </w:tr>
    </w:tbl>
    <w:p w:rsidR="00396343" w:rsidRPr="003437AC" w:rsidRDefault="003437AC">
      <w:pPr>
        <w:ind w:left="284" w:hanging="284"/>
        <w:rPr>
          <w:b/>
          <w:sz w:val="18"/>
          <w:szCs w:val="18"/>
        </w:rPr>
      </w:pPr>
      <w:r w:rsidRPr="003437AC">
        <w:rPr>
          <w:b/>
          <w:sz w:val="18"/>
          <w:szCs w:val="18"/>
        </w:rPr>
        <w:fldChar w:fldCharType="end"/>
      </w:r>
    </w:p>
    <w:p w:rsidR="00E54055" w:rsidRPr="003437AC" w:rsidRDefault="00E54055" w:rsidP="00E54055">
      <w:pPr>
        <w:pStyle w:val="a7"/>
        <w:rPr>
          <w:sz w:val="18"/>
          <w:szCs w:val="18"/>
        </w:rPr>
      </w:pPr>
      <w:r w:rsidRPr="003437AC">
        <w:rPr>
          <w:sz w:val="18"/>
          <w:szCs w:val="18"/>
        </w:rPr>
        <w:t>5. Заключение:</w:t>
      </w:r>
    </w:p>
    <w:p w:rsidR="003437AC" w:rsidRPr="003437AC" w:rsidRDefault="00E54055" w:rsidP="00E54055">
      <w:pPr>
        <w:rPr>
          <w:sz w:val="18"/>
          <w:szCs w:val="18"/>
        </w:rPr>
      </w:pPr>
      <w:r w:rsidRPr="003437AC">
        <w:rPr>
          <w:sz w:val="18"/>
          <w:szCs w:val="18"/>
        </w:rPr>
        <w:fldChar w:fldCharType="begin"/>
      </w:r>
      <w:r w:rsidRPr="003437AC">
        <w:rPr>
          <w:sz w:val="18"/>
          <w:szCs w:val="18"/>
        </w:rPr>
        <w:instrText xml:space="preserve"> DOCVARIABLE  att_zakl_sv \* MERGEFORMAT </w:instrText>
      </w:r>
      <w:r w:rsidRPr="003437AC">
        <w:rPr>
          <w:sz w:val="18"/>
          <w:szCs w:val="18"/>
        </w:rPr>
        <w:fldChar w:fldCharType="separate"/>
      </w:r>
      <w:r w:rsidR="003437AC" w:rsidRPr="003437AC">
        <w:rPr>
          <w:sz w:val="18"/>
          <w:szCs w:val="18"/>
        </w:rPr>
        <w:t>- для 4 рабочих мест №№ 8345.0005, 8345.0006, 8345.0007, 8345.0008 установлен класс(подкласс) условий труда 2;</w:t>
      </w:r>
    </w:p>
    <w:p w:rsidR="003437AC" w:rsidRPr="003437AC" w:rsidRDefault="003437AC" w:rsidP="00E54055">
      <w:pPr>
        <w:rPr>
          <w:sz w:val="18"/>
          <w:szCs w:val="18"/>
        </w:rPr>
      </w:pPr>
      <w:r w:rsidRPr="003437AC">
        <w:rPr>
          <w:sz w:val="18"/>
          <w:szCs w:val="18"/>
        </w:rPr>
        <w:t>- для рабочего места № 8345.0001 установлен класс(подкласс) условий труда 3.1;</w:t>
      </w:r>
    </w:p>
    <w:p w:rsidR="00E54055" w:rsidRPr="003437AC" w:rsidRDefault="003437AC" w:rsidP="00E54055">
      <w:pPr>
        <w:rPr>
          <w:sz w:val="18"/>
          <w:szCs w:val="18"/>
        </w:rPr>
      </w:pPr>
      <w:r w:rsidRPr="003437AC">
        <w:rPr>
          <w:sz w:val="18"/>
          <w:szCs w:val="18"/>
        </w:rPr>
        <w:t>- для рабочего места № 8345.0001 класс (подкласс) условий труда повышен на одну степень в соответствии с приказом Минтруда России N 250н от 24 апреля 2015 г.</w:t>
      </w:r>
      <w:r w:rsidR="00E54055" w:rsidRPr="003437AC">
        <w:rPr>
          <w:sz w:val="18"/>
          <w:szCs w:val="18"/>
        </w:rPr>
        <w:fldChar w:fldCharType="end"/>
      </w:r>
    </w:p>
    <w:p w:rsidR="00A31DE9" w:rsidRPr="003437AC" w:rsidRDefault="00A31DE9" w:rsidP="008F4A5E">
      <w:pPr>
        <w:rPr>
          <w:b/>
          <w:color w:val="000000"/>
          <w:sz w:val="18"/>
          <w:szCs w:val="18"/>
        </w:rPr>
      </w:pPr>
      <w:r w:rsidRPr="003437AC">
        <w:rPr>
          <w:sz w:val="18"/>
          <w:szCs w:val="18"/>
        </w:rPr>
        <w:t>Примечание:</w:t>
      </w:r>
    </w:p>
    <w:p w:rsidR="00A31DE9" w:rsidRPr="003437AC" w:rsidRDefault="008F4A5E" w:rsidP="008F4A5E">
      <w:pPr>
        <w:rPr>
          <w:sz w:val="18"/>
          <w:szCs w:val="18"/>
        </w:rPr>
      </w:pPr>
      <w:r w:rsidRPr="003437AC">
        <w:rPr>
          <w:color w:val="000000"/>
          <w:sz w:val="18"/>
          <w:szCs w:val="18"/>
        </w:rPr>
        <w:t>классы (подклассы) условий труда</w:t>
      </w:r>
      <w:r w:rsidR="00A31DE9" w:rsidRPr="003437AC">
        <w:rPr>
          <w:color w:val="000000"/>
          <w:sz w:val="18"/>
          <w:szCs w:val="18"/>
        </w:rPr>
        <w:t xml:space="preserve"> 1, 2 </w:t>
      </w:r>
      <w:r w:rsidR="00A31DE9" w:rsidRPr="003437AC">
        <w:rPr>
          <w:bCs/>
          <w:sz w:val="18"/>
          <w:szCs w:val="18"/>
        </w:rPr>
        <w:t>-</w:t>
      </w:r>
      <w:r w:rsidR="00A31DE9" w:rsidRPr="003437AC">
        <w:rPr>
          <w:sz w:val="18"/>
          <w:szCs w:val="18"/>
        </w:rPr>
        <w:t xml:space="preserve"> фактический уровень вредного фактора соответствует гигиеническим нормативам;</w:t>
      </w:r>
    </w:p>
    <w:p w:rsidR="00A31DE9" w:rsidRPr="003437AC" w:rsidRDefault="008F4A5E" w:rsidP="008F4A5E">
      <w:pPr>
        <w:rPr>
          <w:color w:val="000000"/>
          <w:sz w:val="18"/>
          <w:szCs w:val="18"/>
        </w:rPr>
      </w:pPr>
      <w:r w:rsidRPr="003437AC">
        <w:rPr>
          <w:color w:val="000000"/>
          <w:sz w:val="18"/>
          <w:szCs w:val="18"/>
        </w:rPr>
        <w:t>классы (подклассы) условий труда</w:t>
      </w:r>
      <w:r w:rsidR="00A31DE9" w:rsidRPr="003437AC">
        <w:rPr>
          <w:color w:val="000000"/>
          <w:sz w:val="18"/>
          <w:szCs w:val="18"/>
        </w:rPr>
        <w:t xml:space="preserve"> 3.1, 3.2, 3.3, 3.4, 4 </w:t>
      </w:r>
      <w:r w:rsidR="00A31DE9" w:rsidRPr="003437AC">
        <w:rPr>
          <w:bCs/>
          <w:sz w:val="18"/>
          <w:szCs w:val="18"/>
        </w:rPr>
        <w:t>-</w:t>
      </w:r>
      <w:r w:rsidR="00A31DE9" w:rsidRPr="003437AC">
        <w:rPr>
          <w:sz w:val="18"/>
          <w:szCs w:val="18"/>
        </w:rPr>
        <w:t xml:space="preserve"> фактический уровень вредного фактора не соответствует гигиеническим нормативам.</w:t>
      </w:r>
      <w:r w:rsidR="00A31DE9" w:rsidRPr="003437AC">
        <w:rPr>
          <w:color w:val="000000"/>
          <w:sz w:val="18"/>
          <w:szCs w:val="18"/>
        </w:rPr>
        <w:t xml:space="preserve"> </w:t>
      </w:r>
    </w:p>
    <w:p w:rsidR="00E54055" w:rsidRPr="003437AC" w:rsidRDefault="00E54055" w:rsidP="00E54055">
      <w:pPr>
        <w:rPr>
          <w:b/>
          <w:color w:val="000000"/>
          <w:sz w:val="18"/>
          <w:szCs w:val="18"/>
        </w:rPr>
      </w:pPr>
    </w:p>
    <w:p w:rsidR="00E54055" w:rsidRPr="003437AC" w:rsidRDefault="00E54055" w:rsidP="00E54055">
      <w:pPr>
        <w:rPr>
          <w:sz w:val="18"/>
          <w:szCs w:val="18"/>
        </w:rPr>
      </w:pPr>
      <w:r w:rsidRPr="003437AC">
        <w:rPr>
          <w:b/>
          <w:color w:val="000000"/>
          <w:sz w:val="18"/>
          <w:szCs w:val="18"/>
        </w:rPr>
        <w:t>6. Сотрудники организации (лаборатории)</w:t>
      </w:r>
      <w:r w:rsidRPr="003437AC">
        <w:rPr>
          <w:b/>
          <w:bCs/>
          <w:color w:val="000000"/>
          <w:sz w:val="18"/>
          <w:szCs w:val="18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E54055" w:rsidRPr="003437AC" w:rsidTr="003437AC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4055" w:rsidRPr="003437AC" w:rsidRDefault="003437AC" w:rsidP="00B03BEA">
            <w:pPr>
              <w:pStyle w:val="a9"/>
              <w:rPr>
                <w:sz w:val="18"/>
                <w:szCs w:val="18"/>
              </w:rPr>
            </w:pPr>
            <w:r w:rsidRPr="003437AC">
              <w:rPr>
                <w:sz w:val="18"/>
                <w:szCs w:val="18"/>
              </w:rPr>
              <w:t>2340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54055" w:rsidRPr="003437AC" w:rsidRDefault="00E54055" w:rsidP="00B03BEA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4055" w:rsidRPr="003437AC" w:rsidRDefault="00E54055" w:rsidP="00B03BEA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54055" w:rsidRPr="003437AC" w:rsidRDefault="00E54055" w:rsidP="00B03BEA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4055" w:rsidRPr="003437AC" w:rsidRDefault="003437AC" w:rsidP="00B03BEA">
            <w:pPr>
              <w:pStyle w:val="a9"/>
              <w:rPr>
                <w:sz w:val="18"/>
                <w:szCs w:val="18"/>
              </w:rPr>
            </w:pPr>
            <w:r w:rsidRPr="003437AC">
              <w:rPr>
                <w:sz w:val="18"/>
                <w:szCs w:val="18"/>
              </w:rPr>
              <w:t>Чагдуров Жаргал Тумэнович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54055" w:rsidRPr="003437AC" w:rsidRDefault="00E54055" w:rsidP="00B03BEA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4055" w:rsidRPr="003437AC" w:rsidRDefault="003437AC" w:rsidP="00B03BEA">
            <w:pPr>
              <w:pStyle w:val="a9"/>
              <w:rPr>
                <w:sz w:val="18"/>
                <w:szCs w:val="18"/>
              </w:rPr>
            </w:pPr>
            <w:fldSimple w:instr=" DOCVARIABLE izm_date \* MERGEFORMAT ">
              <w:r w:rsidRPr="003437AC">
                <w:rPr>
                  <w:bCs/>
                  <w:sz w:val="18"/>
                  <w:szCs w:val="18"/>
                </w:rPr>
                <w:t>10.01.2023</w:t>
              </w:r>
            </w:fldSimple>
          </w:p>
        </w:tc>
      </w:tr>
      <w:tr w:rsidR="00E54055" w:rsidRPr="003437AC" w:rsidTr="003437AC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E54055" w:rsidRPr="003437AC" w:rsidRDefault="003437AC" w:rsidP="00B03BEA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3437AC">
              <w:rPr>
                <w:sz w:val="18"/>
                <w:szCs w:val="18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E54055" w:rsidRPr="003437AC" w:rsidRDefault="00E54055" w:rsidP="00B03BEA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54055" w:rsidRPr="003437AC" w:rsidRDefault="003437AC" w:rsidP="00B03BEA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3437AC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54055" w:rsidRPr="003437AC" w:rsidRDefault="00E54055" w:rsidP="00B03BEA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bookmarkStart w:id="9" w:name="fio_izm_users2"/>
            <w:bookmarkEnd w:id="9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E54055" w:rsidRPr="003437AC" w:rsidRDefault="003437AC" w:rsidP="00B03BEA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3437AC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E54055" w:rsidRPr="003437AC" w:rsidRDefault="00E54055" w:rsidP="00B03BEA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E54055" w:rsidRPr="003437AC" w:rsidRDefault="003437AC" w:rsidP="00B03BEA">
            <w:pPr>
              <w:pStyle w:val="a9"/>
              <w:rPr>
                <w:sz w:val="18"/>
                <w:szCs w:val="18"/>
                <w:vertAlign w:val="superscript"/>
              </w:rPr>
            </w:pPr>
            <w:r w:rsidRPr="003437AC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E54055" w:rsidRPr="003437AC" w:rsidRDefault="00E54055" w:rsidP="00E54055">
      <w:pPr>
        <w:rPr>
          <w:b/>
          <w:color w:val="000000"/>
          <w:sz w:val="18"/>
          <w:szCs w:val="18"/>
        </w:rPr>
      </w:pPr>
    </w:p>
    <w:p w:rsidR="00E54055" w:rsidRPr="003437AC" w:rsidRDefault="00E54055" w:rsidP="00E54055">
      <w:pPr>
        <w:rPr>
          <w:b/>
          <w:color w:val="000000"/>
          <w:sz w:val="18"/>
          <w:szCs w:val="18"/>
        </w:rPr>
      </w:pPr>
      <w:r w:rsidRPr="003437AC">
        <w:rPr>
          <w:b/>
          <w:color w:val="000000"/>
          <w:sz w:val="18"/>
          <w:szCs w:val="18"/>
        </w:rPr>
        <w:t>7.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E54055" w:rsidRPr="003437AC" w:rsidTr="003437AC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4055" w:rsidRPr="003437AC" w:rsidRDefault="003437AC" w:rsidP="00B03BEA">
            <w:pPr>
              <w:pStyle w:val="a9"/>
              <w:rPr>
                <w:sz w:val="18"/>
                <w:szCs w:val="18"/>
              </w:rPr>
            </w:pPr>
            <w:r w:rsidRPr="003437AC">
              <w:rPr>
                <w:sz w:val="18"/>
                <w:szCs w:val="18"/>
              </w:rPr>
              <w:t>5205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54055" w:rsidRPr="003437AC" w:rsidRDefault="00E54055" w:rsidP="00B03BEA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4055" w:rsidRPr="003437AC" w:rsidRDefault="00E54055" w:rsidP="00B03BEA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54055" w:rsidRPr="003437AC" w:rsidRDefault="00E54055" w:rsidP="00B03BEA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4055" w:rsidRPr="003437AC" w:rsidRDefault="003437AC" w:rsidP="00B03BEA">
            <w:pPr>
              <w:pStyle w:val="a9"/>
              <w:rPr>
                <w:sz w:val="18"/>
                <w:szCs w:val="18"/>
              </w:rPr>
            </w:pPr>
            <w:r w:rsidRPr="003437AC">
              <w:rPr>
                <w:sz w:val="18"/>
                <w:szCs w:val="18"/>
              </w:rPr>
              <w:t>Яговцева Олеся Викторовна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54055" w:rsidRPr="003437AC" w:rsidRDefault="00E54055" w:rsidP="00B03BEA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4055" w:rsidRPr="003437AC" w:rsidRDefault="003437AC" w:rsidP="00B03BEA">
            <w:pPr>
              <w:pStyle w:val="a9"/>
              <w:rPr>
                <w:sz w:val="18"/>
                <w:szCs w:val="18"/>
              </w:rPr>
            </w:pPr>
            <w:fldSimple w:instr=" DOCVARIABLE izm_date \* MERGEFORMAT ">
              <w:r w:rsidRPr="003437AC">
                <w:rPr>
                  <w:bCs/>
                  <w:sz w:val="18"/>
                  <w:szCs w:val="18"/>
                </w:rPr>
                <w:t>10.01.2023</w:t>
              </w:r>
            </w:fldSimple>
          </w:p>
        </w:tc>
      </w:tr>
      <w:tr w:rsidR="00E54055" w:rsidRPr="003437AC" w:rsidTr="003437AC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E54055" w:rsidRPr="003437AC" w:rsidRDefault="003437AC" w:rsidP="00B03BEA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3437AC">
              <w:rPr>
                <w:sz w:val="18"/>
                <w:szCs w:val="18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E54055" w:rsidRPr="003437AC" w:rsidRDefault="00E54055" w:rsidP="00B03BEA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54055" w:rsidRPr="003437AC" w:rsidRDefault="003437AC" w:rsidP="00B03BEA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3437AC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54055" w:rsidRPr="003437AC" w:rsidRDefault="00E54055" w:rsidP="00B03BEA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bookmarkStart w:id="10" w:name="fio_users"/>
            <w:bookmarkEnd w:id="10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E54055" w:rsidRPr="003437AC" w:rsidRDefault="003437AC" w:rsidP="00B03BEA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3437AC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E54055" w:rsidRPr="003437AC" w:rsidRDefault="00E54055" w:rsidP="00B03BEA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E54055" w:rsidRPr="003437AC" w:rsidRDefault="003437AC" w:rsidP="00B03BEA">
            <w:pPr>
              <w:pStyle w:val="a9"/>
              <w:rPr>
                <w:sz w:val="18"/>
                <w:szCs w:val="18"/>
                <w:vertAlign w:val="superscript"/>
              </w:rPr>
            </w:pPr>
            <w:r w:rsidRPr="003437AC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DA676F" w:rsidRPr="003437AC" w:rsidRDefault="00DA676F" w:rsidP="005A4A99">
      <w:pPr>
        <w:spacing w:before="120"/>
        <w:rPr>
          <w:sz w:val="18"/>
          <w:szCs w:val="18"/>
        </w:rPr>
      </w:pPr>
    </w:p>
    <w:sectPr w:rsidR="00DA676F" w:rsidRPr="003437AC" w:rsidSect="004A5A0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851" w:bottom="851" w:left="85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37AC" w:rsidRDefault="003437AC" w:rsidP="00051D0F">
      <w:pPr>
        <w:pStyle w:val="a8"/>
      </w:pPr>
      <w:r>
        <w:separator/>
      </w:r>
    </w:p>
  </w:endnote>
  <w:endnote w:type="continuationSeparator" w:id="0">
    <w:p w:rsidR="003437AC" w:rsidRDefault="003437AC" w:rsidP="00051D0F">
      <w:pPr>
        <w:pStyle w:val="a8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37AC" w:rsidRDefault="003437AC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11019"/>
      <w:gridCol w:w="628"/>
      <w:gridCol w:w="3705"/>
    </w:tblGrid>
    <w:tr w:rsidR="00051D0F" w:rsidTr="00B03BEA">
      <w:tc>
        <w:tcPr>
          <w:tcW w:w="11019" w:type="dxa"/>
        </w:tcPr>
        <w:p w:rsidR="00051D0F" w:rsidRPr="00B03BEA" w:rsidRDefault="00051D0F" w:rsidP="00051D0F">
          <w:pPr>
            <w:rPr>
              <w:sz w:val="20"/>
              <w:szCs w:val="20"/>
            </w:rPr>
          </w:pPr>
          <w:r w:rsidRPr="00B03BEA">
            <w:rPr>
              <w:sz w:val="20"/>
              <w:szCs w:val="20"/>
            </w:rPr>
            <w:t xml:space="preserve">Сводный протокол </w:t>
          </w:r>
          <w:r w:rsidR="005F3E1A" w:rsidRPr="00B03BEA">
            <w:rPr>
              <w:sz w:val="20"/>
              <w:szCs w:val="20"/>
            </w:rPr>
            <w:t>проведения исследований (испытаний) и измерений (оценки) напряженности тр</w:t>
          </w:r>
          <w:r w:rsidR="005F3E1A" w:rsidRPr="00B03BEA">
            <w:rPr>
              <w:sz w:val="20"/>
              <w:szCs w:val="20"/>
            </w:rPr>
            <w:t>у</w:t>
          </w:r>
          <w:r w:rsidR="005F3E1A" w:rsidRPr="00B03BEA">
            <w:rPr>
              <w:sz w:val="20"/>
              <w:szCs w:val="20"/>
            </w:rPr>
            <w:t>дового процесса</w:t>
          </w:r>
        </w:p>
      </w:tc>
      <w:tc>
        <w:tcPr>
          <w:tcW w:w="628" w:type="dxa"/>
        </w:tcPr>
        <w:p w:rsidR="00051D0F" w:rsidRPr="00B03BEA" w:rsidRDefault="00051D0F" w:rsidP="00B03BEA">
          <w:pPr>
            <w:jc w:val="center"/>
            <w:rPr>
              <w:sz w:val="20"/>
              <w:szCs w:val="20"/>
            </w:rPr>
          </w:pPr>
          <w:bookmarkStart w:id="11" w:name="kolontitul2"/>
          <w:bookmarkEnd w:id="11"/>
        </w:p>
      </w:tc>
      <w:tc>
        <w:tcPr>
          <w:tcW w:w="3705" w:type="dxa"/>
        </w:tcPr>
        <w:p w:rsidR="00051D0F" w:rsidRPr="00B03BEA" w:rsidRDefault="00051D0F" w:rsidP="00B03BEA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B03BEA">
            <w:rPr>
              <w:rStyle w:val="ae"/>
              <w:sz w:val="20"/>
              <w:szCs w:val="20"/>
              <w:lang w:val="ru-RU"/>
            </w:rPr>
            <w:t xml:space="preserve">Стр. </w:t>
          </w:r>
          <w:r w:rsidRPr="00B03BEA">
            <w:rPr>
              <w:rStyle w:val="ae"/>
              <w:sz w:val="20"/>
              <w:szCs w:val="20"/>
              <w:lang w:val="ru-RU"/>
            </w:rPr>
            <w:fldChar w:fldCharType="begin"/>
          </w:r>
          <w:r w:rsidRPr="00B03BEA">
            <w:rPr>
              <w:rStyle w:val="ae"/>
              <w:sz w:val="20"/>
              <w:szCs w:val="20"/>
              <w:lang w:val="ru-RU"/>
            </w:rPr>
            <w:instrText xml:space="preserve">PAGE  </w:instrText>
          </w:r>
          <w:r w:rsidRPr="00B03BEA">
            <w:rPr>
              <w:rStyle w:val="ae"/>
              <w:sz w:val="20"/>
              <w:szCs w:val="20"/>
              <w:lang w:val="ru-RU"/>
            </w:rPr>
            <w:fldChar w:fldCharType="separate"/>
          </w:r>
          <w:r w:rsidR="003437AC">
            <w:rPr>
              <w:rStyle w:val="ae"/>
              <w:noProof/>
              <w:sz w:val="20"/>
              <w:szCs w:val="20"/>
              <w:lang w:val="ru-RU"/>
            </w:rPr>
            <w:t>1</w:t>
          </w:r>
          <w:r w:rsidRPr="00B03BEA">
            <w:rPr>
              <w:rStyle w:val="ae"/>
              <w:sz w:val="20"/>
              <w:szCs w:val="20"/>
              <w:lang w:val="ru-RU"/>
            </w:rPr>
            <w:fldChar w:fldCharType="end"/>
          </w:r>
          <w:r w:rsidRPr="00B03BEA">
            <w:rPr>
              <w:rStyle w:val="ae"/>
              <w:sz w:val="20"/>
              <w:szCs w:val="20"/>
              <w:lang w:val="ru-RU"/>
            </w:rPr>
            <w:t xml:space="preserve"> из </w:t>
          </w:r>
          <w:fldSimple w:instr=" SECTIONPAGES   \* MERGEFORMAT ">
            <w:r w:rsidR="003437AC" w:rsidRPr="003437AC">
              <w:rPr>
                <w:rStyle w:val="ae"/>
                <w:noProof/>
                <w:sz w:val="20"/>
                <w:lang w:val="ru-RU"/>
              </w:rPr>
              <w:t>3</w:t>
            </w:r>
          </w:fldSimple>
          <w:r w:rsidRPr="00B03BEA">
            <w:rPr>
              <w:rStyle w:val="ae"/>
              <w:sz w:val="20"/>
              <w:szCs w:val="20"/>
              <w:lang w:val="ru-RU"/>
            </w:rPr>
            <w:t xml:space="preserve"> </w:t>
          </w:r>
        </w:p>
      </w:tc>
    </w:tr>
  </w:tbl>
  <w:p w:rsidR="005F3E1A" w:rsidRPr="00536EF2" w:rsidRDefault="005F3E1A" w:rsidP="005F3E1A">
    <w:pPr>
      <w:pStyle w:val="ac"/>
      <w:rPr>
        <w:sz w:val="8"/>
        <w:szCs w:val="8"/>
      </w:rPr>
    </w:pPr>
    <w:r w:rsidRPr="00C85455">
      <w:rPr>
        <w:i/>
        <w:iCs/>
        <w:sz w:val="18"/>
      </w:rPr>
      <w:t>Протокол измерений не может быть частично или полностью воспроизведен без письменного разр</w:t>
    </w:r>
    <w:r w:rsidRPr="00C85455">
      <w:rPr>
        <w:i/>
        <w:iCs/>
        <w:sz w:val="18"/>
      </w:rPr>
      <w:t>е</w:t>
    </w:r>
    <w:r w:rsidRPr="00C85455">
      <w:rPr>
        <w:i/>
        <w:iCs/>
        <w:sz w:val="18"/>
      </w:rPr>
      <w:t xml:space="preserve">шения </w:t>
    </w:r>
    <w:r w:rsidRPr="00C85455">
      <w:rPr>
        <w:bCs/>
        <w:i/>
        <w:iCs/>
        <w:sz w:val="18"/>
      </w:rPr>
      <w:t>начальника</w:t>
    </w:r>
    <w:r w:rsidRPr="00C85455">
      <w:rPr>
        <w:b/>
        <w:bCs/>
        <w:i/>
        <w:iCs/>
        <w:sz w:val="18"/>
      </w:rPr>
      <w:t xml:space="preserve"> </w:t>
    </w:r>
    <w:r w:rsidRPr="00C85455">
      <w:rPr>
        <w:i/>
        <w:iCs/>
        <w:sz w:val="18"/>
      </w:rPr>
      <w:t>лаборатории.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37AC" w:rsidRDefault="003437AC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37AC" w:rsidRDefault="003437AC" w:rsidP="00051D0F">
      <w:pPr>
        <w:pStyle w:val="a8"/>
      </w:pPr>
      <w:r>
        <w:separator/>
      </w:r>
    </w:p>
  </w:footnote>
  <w:footnote w:type="continuationSeparator" w:id="0">
    <w:p w:rsidR="003437AC" w:rsidRDefault="003437AC" w:rsidP="00051D0F">
      <w:pPr>
        <w:pStyle w:val="a8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37AC" w:rsidRDefault="003437AC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37AC" w:rsidRDefault="003437AC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37AC" w:rsidRDefault="003437AC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F51582"/>
    <w:multiLevelType w:val="hybridMultilevel"/>
    <w:tmpl w:val="833615BE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embedSystemFonts/>
  <w:activeWritingStyle w:appName="MSWord" w:lang="ru-RU" w:vendorID="1" w:dllVersion="512" w:checkStyle="1"/>
  <w:activeWritingStyle w:appName="MSWord" w:lang="en-US" w:vendorID="8" w:dllVersion="513" w:checkStyle="1"/>
  <w:attachedTemplate r:id="rId1"/>
  <w:stylePaneFormatFilter w:val="3F01"/>
  <w:doNotTrackMoves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att_org_adr" w:val="РОССИЯ, Новосибирская область, 630005,  г. Новосибирск, ул. Некрасова, д. 63/1, этаж 2, помещение 4;   _x000D__x000A_630001, г. Новосибирск, ул. Дуси Ковальчук, дом 1, офис 314а, Административно-бытовой корпус с пешеходной галереей и столовой"/>
    <w:docVar w:name="att_org_name" w:val="Общество с ограниченной ответственностью &quot;Служба аттестации рабочих мест&quot;"/>
    <w:docVar w:name="att_org_reg_date" w:val="08.04.2016"/>
    <w:docVar w:name="att_org_reg_num" w:val="265"/>
    <w:docVar w:name="att_zakl_sv" w:val="- для 4 рабочих мест №№ 8345.0005, 8345.0006, 8345.0007, 8345.0008 установлен класс(подкласс) условий труда 2;_x000D_- для рабочего места № 8345.0001 установлен класс(подкласс) условий труда 3.1;_x000D_- для рабочего места № 8345.0001 класс (подкласс) условий труда повышен на одну степень в соответствии с приказом Минтруда России N 250н от 24 апреля 2015 г."/>
    <w:docVar w:name="att_zakl2_sv" w:val="- фактический уровень вредного фактора соответствует гигиеническим нормативам на рабочих местах № 8345.0005, 8345.0006, 8345.0007, 8345.0008;_x000D_- фактический уровень вредного фактора не соответствует гигиеническим нормативам на рабочих местах № 8345.0001."/>
    <w:docVar w:name="boss_fio" w:val="Бородин Денис Викторович"/>
    <w:docVar w:name="boss_fio2" w:val="Фамилия И.О."/>
    <w:docVar w:name="boss_state" w:val="Должность руководителя"/>
    <w:docVar w:name="ceh_info" w:val="8345. ГБУЗ «Прибайкальская ЦРБ» скорая помощь"/>
    <w:docVar w:name="close_doc_flag" w:val="0"/>
    <w:docVar w:name="co_classes" w:val="   "/>
    <w:docVar w:name="D_dog" w:val="01.09.2022"/>
    <w:docVar w:name="D_prikaz" w:val="25.07.2022"/>
    <w:docVar w:name="doc_type" w:val="3"/>
    <w:docVar w:name="exp_guids" w:val="B1AB66AA88CD451EAB8A224D5FC101FA@069-559-325 18"/>
    <w:docVar w:name="exp_snils" w:val="B1AB66AA88CD451EAB8A224D5FC101FA@069-559-325 18"/>
    <w:docVar w:name="fac_name2" w:val="Напряженность"/>
    <w:docVar w:name="facid" w:val="14"/>
    <w:docVar w:name="fact_adr" w:val="   "/>
    <w:docVar w:name="fact_adr2" w:val="671260.  Республика Бурятия, Прибайкальский район, с. Турунтаево, ул. Комарова, 1 "/>
    <w:docVar w:name="fill_date" w:val="   "/>
    <w:docVar w:name="izm_date" w:val="09.01.2023"/>
    <w:docVar w:name="izm_nd_new" w:val="- перечень используемых НД;"/>
    <w:docVar w:name="list_nd_ctl" w:val="- перечень используемых НД;"/>
    <w:docVar w:name="list_nd_izm" w:val="- перечень используемых НД;"/>
    <w:docVar w:name="max_date" w:val="31.10.2022"/>
    <w:docVar w:name="min_date" w:val="31.10.2022"/>
    <w:docVar w:name="N_dog" w:val="СОУТ-6-464/22"/>
    <w:docVar w:name="N_prikaz" w:val="405-ОД"/>
    <w:docVar w:name="num_doc" w:val="   "/>
    <w:docVar w:name="org_code" w:val="8345"/>
    <w:docVar w:name="org_guid" w:val="DECFDC30FF10413A82E8F72888844B7B"/>
    <w:docVar w:name="org_id" w:val="61"/>
    <w:docVar w:name="org_member_fio" w:val=" "/>
    <w:docVar w:name="org_member_state" w:val=" "/>
    <w:docVar w:name="pers_guids" w:val="9D0D68A3599B445BAF46300586EDCB31@-"/>
    <w:docVar w:name="pers_snils" w:val="9D0D68A3599B445BAF46300586EDCB31@-"/>
    <w:docVar w:name="podr_id" w:val="org_61"/>
    <w:docVar w:name="query_date" w:val=" "/>
    <w:docVar w:name="raschet" w:val="   "/>
    <w:docVar w:name="rbtd_adr" w:val="671260.  Республика Бурятия, Прибайкальский район, с. Турунтаево, ул. Комарова, 1 "/>
    <w:docVar w:name="rbtd_adr1" w:val="671260.  Республика Бурятия, Прибайкальский район, с. Турунтаево, ул. Комарова, 1"/>
    <w:docVar w:name="rbtd_adr2" w:val=" "/>
    <w:docVar w:name="rbtd_contacts" w:val="crbprb@mail.ru; ; "/>
    <w:docVar w:name="rbtd_email" w:val="crbprb@mail.ru"/>
    <w:docVar w:name="rbtd_fax" w:val=" "/>
    <w:docVar w:name="rbtd_inn" w:val="0316002163"/>
    <w:docVar w:name="rbtd_kpp" w:val="031601001"/>
    <w:docVar w:name="rbtd_name" w:val="Государственное бюджетное учреждение министерства здравоохранения Республика Бурятия &quot; ГБУЗ Прибайкальская Центральная районная больница&quot; "/>
    <w:docVar w:name="rbtd_ogrn" w:val="1020300780532"/>
    <w:docVar w:name="rbtd_okato" w:val="81642488101"/>
    <w:docVar w:name="rbtd_okogu" w:val="2300229"/>
    <w:docVar w:name="rbtd_okpo" w:val="01953535"/>
    <w:docVar w:name="rbtd_okved" w:val="86.10"/>
    <w:docVar w:name="rbtd_phone" w:val=" "/>
    <w:docVar w:name="rbtd_sout_id" w:val="596254"/>
    <w:docVar w:name="si_guids" w:val="3BE14EC1928C40089A2B64A3CA4D3E73@4569@15.04.2022@14.04.2023"/>
    <w:docVar w:name="sign_date" w:val="   "/>
    <w:docVar w:name="sv_docs" w:val="2"/>
    <w:docVar w:name="template" w:val="sv_prot2.dot"/>
    <w:docVar w:name="test_date" w:val="   "/>
    <w:docVar w:name="type" w:val="1"/>
    <w:docVar w:name="version" w:val="51"/>
  </w:docVars>
  <w:rsids>
    <w:rsid w:val="00051D0F"/>
    <w:rsid w:val="00066CCC"/>
    <w:rsid w:val="000A1ECD"/>
    <w:rsid w:val="000D68D4"/>
    <w:rsid w:val="000F712C"/>
    <w:rsid w:val="001675AE"/>
    <w:rsid w:val="001A3AC6"/>
    <w:rsid w:val="001D51DA"/>
    <w:rsid w:val="00250F38"/>
    <w:rsid w:val="002A5F03"/>
    <w:rsid w:val="002F399D"/>
    <w:rsid w:val="00322F53"/>
    <w:rsid w:val="003437AC"/>
    <w:rsid w:val="00396343"/>
    <w:rsid w:val="004017DE"/>
    <w:rsid w:val="00473628"/>
    <w:rsid w:val="004A5A0C"/>
    <w:rsid w:val="004D2E19"/>
    <w:rsid w:val="004F10DC"/>
    <w:rsid w:val="00510F6E"/>
    <w:rsid w:val="005A4A99"/>
    <w:rsid w:val="005F3CED"/>
    <w:rsid w:val="005F3E1A"/>
    <w:rsid w:val="00602E64"/>
    <w:rsid w:val="006174CD"/>
    <w:rsid w:val="006523AF"/>
    <w:rsid w:val="00663B4C"/>
    <w:rsid w:val="006F2DA3"/>
    <w:rsid w:val="00726048"/>
    <w:rsid w:val="008056BD"/>
    <w:rsid w:val="00832901"/>
    <w:rsid w:val="008F4A5E"/>
    <w:rsid w:val="00912AEF"/>
    <w:rsid w:val="00944930"/>
    <w:rsid w:val="009B3A03"/>
    <w:rsid w:val="00A31DE9"/>
    <w:rsid w:val="00A5045B"/>
    <w:rsid w:val="00AC50FB"/>
    <w:rsid w:val="00AD290F"/>
    <w:rsid w:val="00AE63C4"/>
    <w:rsid w:val="00B03BEA"/>
    <w:rsid w:val="00B1739E"/>
    <w:rsid w:val="00B70FA8"/>
    <w:rsid w:val="00B7383C"/>
    <w:rsid w:val="00B81FF1"/>
    <w:rsid w:val="00BB7CA2"/>
    <w:rsid w:val="00BD071D"/>
    <w:rsid w:val="00CB75AB"/>
    <w:rsid w:val="00CD2E4D"/>
    <w:rsid w:val="00CE5874"/>
    <w:rsid w:val="00D26AA3"/>
    <w:rsid w:val="00DA676F"/>
    <w:rsid w:val="00DE4519"/>
    <w:rsid w:val="00E22553"/>
    <w:rsid w:val="00E27C3A"/>
    <w:rsid w:val="00E5397E"/>
    <w:rsid w:val="00E54055"/>
    <w:rsid w:val="00EB0633"/>
    <w:rsid w:val="00ED05D7"/>
    <w:rsid w:val="00F0557C"/>
    <w:rsid w:val="00F80B4A"/>
    <w:rsid w:val="00FE0811"/>
    <w:rsid w:val="00FF71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  <w:lang w:eastAsia="zh-TW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10">
    <w:name w:val="заголовок 1"/>
    <w:basedOn w:val="a"/>
    <w:next w:val="a"/>
    <w:pPr>
      <w:keepNext/>
      <w:widowControl w:val="0"/>
    </w:pPr>
    <w:rPr>
      <w:b/>
      <w:bCs/>
      <w:sz w:val="22"/>
      <w:szCs w:val="22"/>
    </w:rPr>
  </w:style>
  <w:style w:type="paragraph" w:styleId="a3">
    <w:name w:val="Title"/>
    <w:basedOn w:val="a"/>
    <w:qFormat/>
    <w:pPr>
      <w:widowControl w:val="0"/>
      <w:jc w:val="center"/>
    </w:pPr>
    <w:rPr>
      <w:b/>
      <w:bCs/>
      <w:sz w:val="28"/>
      <w:szCs w:val="28"/>
    </w:rPr>
  </w:style>
  <w:style w:type="paragraph" w:styleId="a4">
    <w:name w:val="Body Text"/>
    <w:basedOn w:val="a"/>
    <w:pPr>
      <w:widowControl w:val="0"/>
      <w:jc w:val="both"/>
    </w:pPr>
    <w:rPr>
      <w:sz w:val="20"/>
      <w:szCs w:val="20"/>
    </w:rPr>
  </w:style>
  <w:style w:type="paragraph" w:customStyle="1" w:styleId="a5">
    <w:name w:val="Обычный(центр)"/>
    <w:basedOn w:val="a"/>
    <w:pPr>
      <w:jc w:val="center"/>
    </w:pPr>
    <w:rPr>
      <w:b/>
      <w:bCs/>
    </w:rPr>
  </w:style>
  <w:style w:type="table" w:styleId="a6">
    <w:name w:val="Table Grid"/>
    <w:basedOn w:val="a1"/>
    <w:rsid w:val="008329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4017DE"/>
    <w:pPr>
      <w:spacing w:before="60"/>
    </w:pPr>
    <w:rPr>
      <w:b/>
      <w:color w:val="000000"/>
      <w:lang w:eastAsia="ru-RU"/>
    </w:rPr>
  </w:style>
  <w:style w:type="character" w:customStyle="1" w:styleId="a8">
    <w:name w:val="Раздел Знак"/>
    <w:basedOn w:val="a0"/>
    <w:link w:val="a7"/>
    <w:rsid w:val="004017DE"/>
    <w:rPr>
      <w:b/>
      <w:color w:val="000000"/>
      <w:sz w:val="24"/>
      <w:szCs w:val="24"/>
      <w:lang w:val="ru-RU" w:eastAsia="ru-RU" w:bidi="ar-SA"/>
    </w:rPr>
  </w:style>
  <w:style w:type="paragraph" w:customStyle="1" w:styleId="a9">
    <w:name w:val="Табличный"/>
    <w:basedOn w:val="a"/>
    <w:rsid w:val="004017DE"/>
    <w:pPr>
      <w:jc w:val="center"/>
    </w:pPr>
    <w:rPr>
      <w:sz w:val="20"/>
      <w:szCs w:val="20"/>
      <w:lang w:eastAsia="ru-RU"/>
    </w:rPr>
  </w:style>
  <w:style w:type="character" w:customStyle="1" w:styleId="aa">
    <w:name w:val="Поле"/>
    <w:basedOn w:val="a0"/>
    <w:rsid w:val="004017DE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051D0F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051D0F"/>
    <w:pPr>
      <w:tabs>
        <w:tab w:val="center" w:pos="4677"/>
        <w:tab w:val="right" w:pos="9355"/>
      </w:tabs>
    </w:pPr>
    <w:rPr>
      <w:lang/>
    </w:rPr>
  </w:style>
  <w:style w:type="character" w:styleId="ae">
    <w:name w:val="page number"/>
    <w:basedOn w:val="a0"/>
    <w:rsid w:val="00051D0F"/>
  </w:style>
  <w:style w:type="paragraph" w:customStyle="1" w:styleId="af">
    <w:name w:val="Подписи"/>
    <w:basedOn w:val="a"/>
    <w:rsid w:val="001675AE"/>
    <w:pPr>
      <w:jc w:val="center"/>
    </w:pPr>
    <w:rPr>
      <w:szCs w:val="20"/>
      <w:lang w:eastAsia="ru-RU"/>
    </w:rPr>
  </w:style>
  <w:style w:type="character" w:customStyle="1" w:styleId="ad">
    <w:name w:val="Нижний колонтитул Знак"/>
    <w:link w:val="ac"/>
    <w:rsid w:val="005F3E1A"/>
    <w:rPr>
      <w:sz w:val="24"/>
      <w:szCs w:val="24"/>
      <w:lang w:eastAsia="zh-TW"/>
    </w:rPr>
  </w:style>
  <w:style w:type="paragraph" w:styleId="af0">
    <w:name w:val="Normal (Web)"/>
    <w:basedOn w:val="a"/>
    <w:uiPriority w:val="99"/>
    <w:unhideWhenUsed/>
    <w:rsid w:val="003437AC"/>
    <w:pPr>
      <w:spacing w:before="100" w:beforeAutospacing="1" w:after="100" w:afterAutospacing="1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65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pro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sv_prot2</Template>
  <TotalTime>9</TotalTime>
  <Pages>3</Pages>
  <Words>1203</Words>
  <Characters>6863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Напряженность</vt:lpstr>
    </vt:vector>
  </TitlesOfParts>
  <Company>att-support.ru</Company>
  <LinksUpToDate>false</LinksUpToDate>
  <CharactersWithSpaces>8050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Напряженность</dc:title>
  <dc:subject/>
  <dc:creator>att-support.ru</dc:creator>
  <cp:keywords/>
  <dc:description/>
  <cp:lastModifiedBy>o.yagovceva</cp:lastModifiedBy>
  <cp:revision>1</cp:revision>
  <dcterms:created xsi:type="dcterms:W3CDTF">2023-02-07T04:50:00Z</dcterms:created>
  <dcterms:modified xsi:type="dcterms:W3CDTF">2023-02-07T04:59:00Z</dcterms:modified>
</cp:coreProperties>
</file>