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202EA0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2EA0" w:rsidRPr="00202EA0" w:rsidRDefault="00202EA0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202EA0" w:rsidRDefault="00202EA0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202EA0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02EA0">
              <w:rPr>
                <w:color w:val="000000"/>
                <w:sz w:val="18"/>
                <w:szCs w:val="18"/>
              </w:rPr>
              <w:t xml:space="preserve"> </w:t>
            </w:r>
            <w:r w:rsidRPr="00202EA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02EA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02EA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202EA0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02EA0">
              <w:rPr>
                <w:color w:val="000000"/>
                <w:sz w:val="18"/>
                <w:szCs w:val="18"/>
              </w:rPr>
              <w:t>к</w:t>
            </w:r>
            <w:r w:rsidRPr="00202EA0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202EA0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202EA0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202EA0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202EA0" w:rsidRDefault="00202EA0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202EA0" w:rsidRDefault="004017DE" w:rsidP="004017DE">
      <w:pPr>
        <w:pStyle w:val="1"/>
        <w:rPr>
          <w:sz w:val="18"/>
          <w:szCs w:val="18"/>
        </w:rPr>
      </w:pPr>
    </w:p>
    <w:p w:rsidR="00DA676F" w:rsidRPr="00202EA0" w:rsidRDefault="00DE4519">
      <w:pPr>
        <w:jc w:val="center"/>
        <w:rPr>
          <w:b/>
          <w:sz w:val="18"/>
          <w:szCs w:val="18"/>
        </w:rPr>
      </w:pPr>
      <w:r w:rsidRPr="00202EA0">
        <w:rPr>
          <w:b/>
          <w:sz w:val="18"/>
          <w:szCs w:val="18"/>
        </w:rPr>
        <w:t xml:space="preserve">СВОДНЫЙ </w:t>
      </w:r>
      <w:r w:rsidR="00DA676F" w:rsidRPr="00202EA0">
        <w:rPr>
          <w:b/>
          <w:sz w:val="18"/>
          <w:szCs w:val="18"/>
        </w:rPr>
        <w:t>ПРОТОКОЛ</w:t>
      </w:r>
      <w:r w:rsidRPr="00202EA0">
        <w:rPr>
          <w:b/>
          <w:sz w:val="18"/>
          <w:szCs w:val="18"/>
        </w:rPr>
        <w:br/>
      </w:r>
      <w:r w:rsidR="00B60900" w:rsidRPr="00202EA0">
        <w:rPr>
          <w:b/>
          <w:sz w:val="18"/>
          <w:szCs w:val="18"/>
        </w:rPr>
        <w:t>проведения исследований</w:t>
      </w:r>
      <w:r w:rsidR="00B60900" w:rsidRPr="00202EA0">
        <w:rPr>
          <w:b/>
          <w:sz w:val="18"/>
          <w:szCs w:val="18"/>
          <w:lang w:val="en-US"/>
        </w:rPr>
        <w:t xml:space="preserve"> </w:t>
      </w:r>
      <w:r w:rsidR="004017DE" w:rsidRPr="00202EA0">
        <w:rPr>
          <w:b/>
          <w:sz w:val="18"/>
          <w:szCs w:val="18"/>
        </w:rPr>
        <w:t xml:space="preserve">и измерений </w:t>
      </w:r>
      <w:r w:rsidR="00E13A86" w:rsidRPr="00202EA0">
        <w:rPr>
          <w:b/>
          <w:sz w:val="18"/>
          <w:szCs w:val="18"/>
        </w:rPr>
        <w:t xml:space="preserve">(оценки) </w:t>
      </w:r>
      <w:r w:rsidR="002A5F03" w:rsidRPr="00202EA0">
        <w:rPr>
          <w:b/>
          <w:sz w:val="18"/>
          <w:szCs w:val="18"/>
        </w:rPr>
        <w:t>тяжести трудового процесса</w:t>
      </w:r>
    </w:p>
    <w:p w:rsidR="00DA676F" w:rsidRPr="00202EA0" w:rsidRDefault="00DA676F">
      <w:pPr>
        <w:jc w:val="center"/>
        <w:rPr>
          <w:sz w:val="18"/>
          <w:szCs w:val="18"/>
        </w:rPr>
      </w:pPr>
      <w:r w:rsidRPr="00202EA0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DD6BA5" w:rsidRPr="00202EA0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202EA0" w:rsidRDefault="00DD6BA5" w:rsidP="00DD6BA5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D6BA5" w:rsidRPr="00202EA0" w:rsidRDefault="00202EA0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202EA0">
              <w:rPr>
                <w:bCs/>
                <w:color w:val="000000"/>
                <w:sz w:val="18"/>
                <w:szCs w:val="18"/>
              </w:rPr>
              <w:t>8345 - Т</w:t>
            </w:r>
          </w:p>
        </w:tc>
        <w:tc>
          <w:tcPr>
            <w:tcW w:w="195" w:type="dxa"/>
            <w:vAlign w:val="bottom"/>
          </w:tcPr>
          <w:p w:rsidR="00DD6BA5" w:rsidRPr="00202EA0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6BA5" w:rsidRPr="00202EA0" w:rsidRDefault="00DD6BA5" w:rsidP="00DD6BA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202EA0" w:rsidRPr="00202EA0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DD6BA5" w:rsidRPr="00202EA0" w:rsidTr="00DD6B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202EA0" w:rsidRDefault="00DD6BA5" w:rsidP="00DD6BA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DD6BA5" w:rsidRPr="00202EA0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202EA0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DD6BA5" w:rsidRPr="00202EA0" w:rsidRDefault="00DD6BA5" w:rsidP="00DD6BA5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BA5" w:rsidRPr="00202EA0" w:rsidRDefault="00DD6BA5" w:rsidP="00DD6BA5">
            <w:pPr>
              <w:pStyle w:val="af"/>
              <w:rPr>
                <w:bCs/>
                <w:sz w:val="18"/>
                <w:szCs w:val="18"/>
              </w:rPr>
            </w:pPr>
            <w:r w:rsidRPr="00202EA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202EA0" w:rsidRDefault="004017DE" w:rsidP="004017DE">
      <w:pPr>
        <w:pStyle w:val="a7"/>
        <w:rPr>
          <w:sz w:val="18"/>
          <w:szCs w:val="18"/>
        </w:rPr>
      </w:pPr>
      <w:r w:rsidRPr="00202EA0">
        <w:rPr>
          <w:sz w:val="18"/>
          <w:szCs w:val="18"/>
        </w:rPr>
        <w:t>1. Сведения о работодателе:</w:t>
      </w:r>
    </w:p>
    <w:p w:rsidR="004017DE" w:rsidRPr="00202EA0" w:rsidRDefault="008717B5" w:rsidP="004017DE">
      <w:pPr>
        <w:rPr>
          <w:sz w:val="18"/>
          <w:szCs w:val="18"/>
        </w:rPr>
      </w:pPr>
      <w:r w:rsidRPr="00202EA0">
        <w:rPr>
          <w:sz w:val="18"/>
          <w:szCs w:val="18"/>
        </w:rPr>
        <w:t>1</w:t>
      </w:r>
      <w:r w:rsidR="004017DE" w:rsidRPr="00202EA0">
        <w:rPr>
          <w:sz w:val="18"/>
          <w:szCs w:val="18"/>
        </w:rPr>
        <w:t>.1. Наименование работодателя:</w:t>
      </w:r>
      <w:r w:rsidR="004017DE" w:rsidRPr="00202EA0">
        <w:rPr>
          <w:rStyle w:val="aa"/>
          <w:sz w:val="18"/>
          <w:szCs w:val="18"/>
        </w:rPr>
        <w:t xml:space="preserve"> </w:t>
      </w:r>
      <w:fldSimple w:instr=" DOCVARIABLE rbtd_name \* MERGEFORMAT ">
        <w:r w:rsidR="00202EA0" w:rsidRPr="00202EA0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202EA0" w:rsidRPr="00202EA0">
          <w:rPr>
            <w:rStyle w:val="aa"/>
            <w:sz w:val="18"/>
            <w:szCs w:val="18"/>
          </w:rPr>
          <w:t>й</w:t>
        </w:r>
        <w:r w:rsidR="00202EA0" w:rsidRPr="00202EA0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202EA0">
        <w:rPr>
          <w:rStyle w:val="aa"/>
          <w:sz w:val="18"/>
          <w:szCs w:val="18"/>
        </w:rPr>
        <w:t> </w:t>
      </w:r>
    </w:p>
    <w:p w:rsidR="004017DE" w:rsidRPr="00202EA0" w:rsidRDefault="008717B5" w:rsidP="004017DE">
      <w:pPr>
        <w:rPr>
          <w:sz w:val="18"/>
          <w:szCs w:val="18"/>
        </w:rPr>
      </w:pPr>
      <w:r w:rsidRPr="00202EA0">
        <w:rPr>
          <w:sz w:val="18"/>
          <w:szCs w:val="18"/>
        </w:rPr>
        <w:t>1</w:t>
      </w:r>
      <w:r w:rsidR="004017DE" w:rsidRPr="00202EA0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202EA0">
        <w:rPr>
          <w:rStyle w:val="aa"/>
          <w:sz w:val="18"/>
          <w:szCs w:val="18"/>
        </w:rPr>
        <w:t xml:space="preserve"> </w:t>
      </w:r>
      <w:fldSimple w:instr=" DOCVARIABLE rbtd_adr \* MERGEFORMAT ">
        <w:r w:rsidR="00202EA0" w:rsidRPr="00202EA0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202EA0">
        <w:rPr>
          <w:rStyle w:val="aa"/>
          <w:sz w:val="18"/>
          <w:szCs w:val="18"/>
        </w:rPr>
        <w:t> </w:t>
      </w:r>
    </w:p>
    <w:p w:rsidR="00E13A86" w:rsidRPr="00202EA0" w:rsidRDefault="00E13A86" w:rsidP="00E13A86">
      <w:pPr>
        <w:pStyle w:val="a7"/>
        <w:rPr>
          <w:sz w:val="18"/>
          <w:szCs w:val="18"/>
        </w:rPr>
      </w:pPr>
      <w:r w:rsidRPr="00202EA0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E13A86" w:rsidRPr="00202EA0" w:rsidTr="00E13A86">
        <w:trPr>
          <w:jc w:val="center"/>
        </w:trPr>
        <w:tc>
          <w:tcPr>
            <w:tcW w:w="7841" w:type="dxa"/>
            <w:vAlign w:val="center"/>
          </w:tcPr>
          <w:p w:rsidR="00E13A86" w:rsidRPr="00202EA0" w:rsidRDefault="00E13A86" w:rsidP="000327F6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202EA0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E13A86" w:rsidRPr="00202EA0" w:rsidRDefault="00E13A86" w:rsidP="000327F6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202EA0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E13A86" w:rsidRPr="00202EA0" w:rsidRDefault="00E13A86" w:rsidP="000327F6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202EA0">
              <w:rPr>
                <w:sz w:val="18"/>
                <w:szCs w:val="18"/>
              </w:rPr>
              <w:t>№ свидетел</w:t>
            </w:r>
            <w:r w:rsidRPr="00202EA0">
              <w:rPr>
                <w:sz w:val="18"/>
                <w:szCs w:val="18"/>
              </w:rPr>
              <w:t>ь</w:t>
            </w:r>
            <w:r w:rsidRPr="00202EA0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E13A86" w:rsidRPr="00202EA0" w:rsidRDefault="00E13A86" w:rsidP="000327F6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202EA0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E13A86" w:rsidRPr="00202EA0" w:rsidRDefault="00E13A86" w:rsidP="000327F6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202EA0">
              <w:rPr>
                <w:sz w:val="18"/>
                <w:szCs w:val="18"/>
              </w:rPr>
              <w:t>Погрешность измерения</w:t>
            </w:r>
          </w:p>
        </w:tc>
      </w:tr>
      <w:tr w:rsidR="00202EA0" w:rsidRPr="00202EA0" w:rsidTr="00E13A86">
        <w:trPr>
          <w:jc w:val="center"/>
        </w:trPr>
        <w:tc>
          <w:tcPr>
            <w:tcW w:w="7841" w:type="dxa"/>
            <w:vAlign w:val="center"/>
          </w:tcPr>
          <w:p w:rsidR="00202EA0" w:rsidRPr="00202EA0" w:rsidRDefault="00202EA0" w:rsidP="00202EA0">
            <w:pPr>
              <w:pStyle w:val="a9"/>
              <w:jc w:val="left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Угломер с нониусом типа 4</w:t>
            </w:r>
          </w:p>
        </w:tc>
        <w:tc>
          <w:tcPr>
            <w:tcW w:w="2476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3105</w:t>
            </w:r>
          </w:p>
        </w:tc>
        <w:tc>
          <w:tcPr>
            <w:tcW w:w="1559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С-НН/07-04-2022/146807229</w:t>
            </w:r>
          </w:p>
        </w:tc>
        <w:tc>
          <w:tcPr>
            <w:tcW w:w="1780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06.04.2023</w:t>
            </w:r>
          </w:p>
        </w:tc>
        <w:tc>
          <w:tcPr>
            <w:tcW w:w="1622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±10%</w:t>
            </w:r>
          </w:p>
        </w:tc>
      </w:tr>
      <w:tr w:rsidR="00202EA0" w:rsidRPr="00202EA0" w:rsidTr="00E13A86">
        <w:trPr>
          <w:jc w:val="center"/>
        </w:trPr>
        <w:tc>
          <w:tcPr>
            <w:tcW w:w="7841" w:type="dxa"/>
            <w:vAlign w:val="center"/>
          </w:tcPr>
          <w:p w:rsidR="00202EA0" w:rsidRPr="00202EA0" w:rsidRDefault="00202EA0" w:rsidP="00202EA0">
            <w:pPr>
              <w:pStyle w:val="a9"/>
              <w:jc w:val="left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за 10 мин, с. ±0,6</w:t>
            </w:r>
          </w:p>
        </w:tc>
      </w:tr>
      <w:tr w:rsidR="00202EA0" w:rsidRPr="00202EA0" w:rsidTr="00E13A86">
        <w:trPr>
          <w:jc w:val="center"/>
        </w:trPr>
        <w:tc>
          <w:tcPr>
            <w:tcW w:w="7841" w:type="dxa"/>
            <w:vAlign w:val="center"/>
          </w:tcPr>
          <w:p w:rsidR="00202EA0" w:rsidRPr="00202EA0" w:rsidRDefault="00202EA0" w:rsidP="00202EA0">
            <w:pPr>
              <w:pStyle w:val="a9"/>
              <w:jc w:val="left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2476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275</w:t>
            </w:r>
          </w:p>
        </w:tc>
        <w:tc>
          <w:tcPr>
            <w:tcW w:w="1559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780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10.10.2023</w:t>
            </w:r>
          </w:p>
        </w:tc>
        <w:tc>
          <w:tcPr>
            <w:tcW w:w="1622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± 0,1 мм</w:t>
            </w:r>
          </w:p>
        </w:tc>
      </w:tr>
      <w:tr w:rsidR="00202EA0" w:rsidRPr="00202EA0" w:rsidTr="00E13A86">
        <w:trPr>
          <w:jc w:val="center"/>
        </w:trPr>
        <w:tc>
          <w:tcPr>
            <w:tcW w:w="7841" w:type="dxa"/>
            <w:vAlign w:val="center"/>
          </w:tcPr>
          <w:p w:rsidR="00202EA0" w:rsidRPr="00202EA0" w:rsidRDefault="00202EA0" w:rsidP="00202EA0">
            <w:pPr>
              <w:pStyle w:val="a9"/>
              <w:jc w:val="left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Динамометр электронный универсальный с расширенным диапазоном (5-100 Н) АЦД/1У-0,1/1И-2</w:t>
            </w:r>
          </w:p>
        </w:tc>
        <w:tc>
          <w:tcPr>
            <w:tcW w:w="2476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7326</w:t>
            </w:r>
          </w:p>
        </w:tc>
        <w:tc>
          <w:tcPr>
            <w:tcW w:w="1559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С-ВЮМ/11-03-2022/141979581</w:t>
            </w:r>
          </w:p>
        </w:tc>
        <w:tc>
          <w:tcPr>
            <w:tcW w:w="1780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10.03.2023</w:t>
            </w:r>
          </w:p>
        </w:tc>
        <w:tc>
          <w:tcPr>
            <w:tcW w:w="1622" w:type="dxa"/>
            <w:vAlign w:val="center"/>
          </w:tcPr>
          <w:p w:rsidR="00202EA0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± 0,45 %</w:t>
            </w:r>
          </w:p>
        </w:tc>
      </w:tr>
    </w:tbl>
    <w:p w:rsidR="00E13A86" w:rsidRPr="00202EA0" w:rsidRDefault="00E13A86" w:rsidP="00E13A86">
      <w:pPr>
        <w:pStyle w:val="a7"/>
        <w:rPr>
          <w:sz w:val="18"/>
          <w:szCs w:val="18"/>
        </w:rPr>
      </w:pPr>
      <w:r w:rsidRPr="00202EA0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E13A86" w:rsidRPr="00202EA0" w:rsidTr="00202EA0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E13A86" w:rsidRPr="00202EA0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E13A86" w:rsidRPr="00202EA0" w:rsidRDefault="00E13A86" w:rsidP="000327F6">
            <w:pPr>
              <w:jc w:val="center"/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202EA0" w:rsidRPr="00202EA0" w:rsidTr="00202EA0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EA0" w:rsidRPr="00202EA0" w:rsidRDefault="00202EA0" w:rsidP="00202EA0">
            <w:pPr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202EA0" w:rsidRPr="00202EA0" w:rsidRDefault="00202EA0" w:rsidP="00202EA0">
            <w:pPr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МИ ТТП.ИНТ-16.01-2018 Методика измерений показателей тяжести трудового процесса для целей специальной оценки условий труда. Зарегистрирован в Федерал</w:t>
            </w:r>
            <w:r w:rsidRPr="00202EA0">
              <w:rPr>
                <w:color w:val="000000"/>
                <w:sz w:val="18"/>
                <w:szCs w:val="18"/>
              </w:rPr>
              <w:t>ь</w:t>
            </w:r>
            <w:r w:rsidRPr="00202EA0">
              <w:rPr>
                <w:color w:val="000000"/>
                <w:sz w:val="18"/>
                <w:szCs w:val="18"/>
              </w:rPr>
              <w:t>ном информационном фонде по обеспечению единства измерений N ФР.1.28.2019.33230. Утвержден: АО "КИОУТ" от 06.12.2018 N 010-ОД</w:t>
            </w:r>
          </w:p>
        </w:tc>
      </w:tr>
      <w:tr w:rsidR="00202EA0" w:rsidRPr="00202EA0" w:rsidTr="00202EA0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EA0" w:rsidRPr="00202EA0" w:rsidRDefault="00202EA0" w:rsidP="00202EA0">
            <w:pPr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202EA0" w:rsidRPr="00202EA0" w:rsidRDefault="00202EA0" w:rsidP="00202EA0">
            <w:pPr>
              <w:rPr>
                <w:color w:val="000000"/>
                <w:sz w:val="18"/>
                <w:szCs w:val="18"/>
              </w:rPr>
            </w:pPr>
            <w:r w:rsidRPr="00202EA0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202EA0" w:rsidRPr="00202EA0" w:rsidRDefault="00B1739E" w:rsidP="00202EA0">
      <w:pPr>
        <w:ind w:left="284" w:hanging="284"/>
        <w:rPr>
          <w:sz w:val="18"/>
          <w:szCs w:val="18"/>
          <w:lang w:eastAsia="ru-RU"/>
        </w:rPr>
      </w:pPr>
      <w:r w:rsidRPr="00202EA0">
        <w:rPr>
          <w:b/>
          <w:sz w:val="18"/>
          <w:szCs w:val="18"/>
        </w:rPr>
        <w:t>4</w:t>
      </w:r>
      <w:r w:rsidR="00DA676F" w:rsidRPr="00202EA0">
        <w:rPr>
          <w:b/>
          <w:sz w:val="18"/>
          <w:szCs w:val="18"/>
        </w:rPr>
        <w:t>.</w:t>
      </w:r>
      <w:r w:rsidR="00DA676F" w:rsidRPr="00202EA0">
        <w:rPr>
          <w:sz w:val="18"/>
          <w:szCs w:val="18"/>
        </w:rPr>
        <w:t xml:space="preserve"> </w:t>
      </w:r>
      <w:r w:rsidR="00DA676F" w:rsidRPr="00202EA0">
        <w:rPr>
          <w:b/>
          <w:sz w:val="18"/>
          <w:szCs w:val="18"/>
        </w:rPr>
        <w:t>Фактические и нормативные знач</w:t>
      </w:r>
      <w:r w:rsidR="00DA676F" w:rsidRPr="00202EA0">
        <w:rPr>
          <w:b/>
          <w:sz w:val="18"/>
          <w:szCs w:val="18"/>
        </w:rPr>
        <w:t>е</w:t>
      </w:r>
      <w:r w:rsidR="00DA676F" w:rsidRPr="00202EA0">
        <w:rPr>
          <w:b/>
          <w:sz w:val="18"/>
          <w:szCs w:val="18"/>
        </w:rPr>
        <w:t>ния измеряемых параметров:</w:t>
      </w:r>
      <w:r w:rsidR="00202EA0" w:rsidRPr="00202EA0">
        <w:rPr>
          <w:sz w:val="18"/>
          <w:szCs w:val="18"/>
          <w:u w:val="single"/>
        </w:rPr>
        <w:fldChar w:fldCharType="begin"/>
      </w:r>
      <w:r w:rsidR="00202EA0" w:rsidRPr="00202EA0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(x86)\\Аттестация-5.1\\xsl\\sv_prot\\factor13_2.xsl"  \* MERGEFORMAT </w:instrText>
      </w:r>
      <w:r w:rsidR="00202EA0" w:rsidRPr="00202EA0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202EA0" w:rsidRPr="00202EA0" w:rsidTr="00202EA0">
        <w:trPr>
          <w:divId w:val="110534963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Дата оценки (изм</w:t>
            </w:r>
            <w:r w:rsidRPr="00202EA0">
              <w:rPr>
                <w:sz w:val="18"/>
                <w:szCs w:val="18"/>
              </w:rPr>
              <w:t>е</w:t>
            </w:r>
            <w:r w:rsidRPr="00202EA0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Класс условий тр</w:t>
            </w:r>
            <w:r w:rsidRPr="00202EA0">
              <w:rPr>
                <w:sz w:val="18"/>
                <w:szCs w:val="18"/>
              </w:rPr>
              <w:t>у</w:t>
            </w:r>
            <w:r w:rsidRPr="00202EA0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Время воздейс</w:t>
            </w:r>
            <w:r w:rsidRPr="00202EA0">
              <w:rPr>
                <w:sz w:val="18"/>
                <w:szCs w:val="18"/>
              </w:rPr>
              <w:t>т</w:t>
            </w:r>
            <w:r w:rsidRPr="00202EA0">
              <w:rPr>
                <w:sz w:val="18"/>
                <w:szCs w:val="18"/>
              </w:rPr>
              <w:t>вия, %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Отсутствует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Фельдшер скорой помощи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Оказывает скорую медицинскую помощь. Ведет медицинскую документацию.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lastRenderedPageBreak/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1938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Старший фельдшер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lastRenderedPageBreak/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Медицинская сестра по приему вызовов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Прием и передача вызовов персоналу свободных выездных бригад скорой медицинской помощи и помощи на дому.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Фельдшер по приему вызовов (ж)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Прием и передача вызовов персоналу свободных выездных бригад скорой медицинской помощи и помощи на дому.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28000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42000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Водитель скорой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15222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15222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Водитель скорой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 xml:space="preserve">2.2. Подъем и перемещение тяжести постоянно в течение рабочего </w:t>
            </w:r>
            <w:r w:rsidRPr="00202EA0">
              <w:rPr>
                <w:sz w:val="18"/>
                <w:szCs w:val="18"/>
              </w:rPr>
              <w:lastRenderedPageBreak/>
              <w:t>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1437.5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1437.5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Водитель скорой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 Суммарная масса грузов, перемещаемых в течение каждого 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1270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14698.5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14698.5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Водитель скорой помощи (м)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202EA0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1. Физическая динамическая нагрузка за рабочий день (смену), кг·м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1.1. При региональной нагрузке при перемещении груза на ра</w:t>
            </w:r>
            <w:r w:rsidRPr="00202EA0">
              <w:rPr>
                <w:sz w:val="18"/>
                <w:szCs w:val="18"/>
              </w:rPr>
              <w:t>с</w:t>
            </w:r>
            <w:r w:rsidRPr="00202EA0">
              <w:rPr>
                <w:sz w:val="18"/>
                <w:szCs w:val="18"/>
              </w:rPr>
              <w:t>стояние до 1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1.2.1. При перемещении груза на расстояние от 1 м до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 2-х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 xml:space="preserve">2.3. Суммарная масса грузов, перемещаемых в течение каждого </w:t>
            </w:r>
            <w:r w:rsidRPr="00202EA0">
              <w:rPr>
                <w:sz w:val="18"/>
                <w:szCs w:val="18"/>
              </w:rPr>
              <w:lastRenderedPageBreak/>
              <w:t>часа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2.3.2. С пола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3. Стереотипные рабочие движения,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3.1. При локальной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40000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3.2. При региональной нагрузке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1331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4. Статическая нагрузка за рабочий день (смену) при удерж</w:t>
            </w:r>
            <w:r w:rsidRPr="00202EA0">
              <w:rPr>
                <w:b/>
                <w:bCs/>
                <w:sz w:val="18"/>
                <w:szCs w:val="18"/>
              </w:rPr>
              <w:t>а</w:t>
            </w:r>
            <w:r w:rsidRPr="00202EA0">
              <w:rPr>
                <w:b/>
                <w:bCs/>
                <w:sz w:val="18"/>
                <w:szCs w:val="18"/>
              </w:rPr>
              <w:t>нии груза, приложении усилий, кгс·с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36000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4.2. Двумя руками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70000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14399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4.4. Общая (суммарная) статическая нагрузка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14399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5. Рабочая поза, % смены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5.2. Стоя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5.6. Поза "сидя" без перерывов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6. Наклоны корпуса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Наклоны корпуса тела работника более 30º, количество за рабочий день (смену)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  <w:r w:rsidRPr="00202EA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  <w:tr w:rsidR="00202EA0" w:rsidRPr="00202EA0" w:rsidTr="00202EA0">
        <w:trPr>
          <w:divId w:val="1105349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до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2EA0" w:rsidRPr="00202EA0" w:rsidRDefault="00202EA0">
            <w:pPr>
              <w:jc w:val="center"/>
              <w:rPr>
                <w:sz w:val="18"/>
                <w:szCs w:val="18"/>
              </w:rPr>
            </w:pPr>
          </w:p>
        </w:tc>
      </w:tr>
    </w:tbl>
    <w:p w:rsidR="008349EC" w:rsidRPr="00202EA0" w:rsidRDefault="00202EA0" w:rsidP="00202EA0">
      <w:pPr>
        <w:ind w:left="284" w:hanging="284"/>
        <w:rPr>
          <w:sz w:val="18"/>
          <w:szCs w:val="18"/>
        </w:rPr>
      </w:pPr>
      <w:r w:rsidRPr="00202EA0">
        <w:rPr>
          <w:sz w:val="18"/>
          <w:szCs w:val="18"/>
          <w:u w:val="single"/>
        </w:rPr>
        <w:fldChar w:fldCharType="end"/>
      </w:r>
      <w:r w:rsidR="008349EC" w:rsidRPr="00202EA0">
        <w:rPr>
          <w:sz w:val="18"/>
          <w:szCs w:val="18"/>
        </w:rPr>
        <w:t>5. Заключение:</w:t>
      </w:r>
    </w:p>
    <w:p w:rsidR="00202EA0" w:rsidRPr="00202EA0" w:rsidRDefault="008349EC" w:rsidP="008349EC">
      <w:pPr>
        <w:rPr>
          <w:sz w:val="18"/>
          <w:szCs w:val="18"/>
        </w:rPr>
      </w:pPr>
      <w:r w:rsidRPr="00202EA0">
        <w:rPr>
          <w:sz w:val="18"/>
          <w:szCs w:val="18"/>
        </w:rPr>
        <w:fldChar w:fldCharType="begin"/>
      </w:r>
      <w:r w:rsidRPr="00202EA0">
        <w:rPr>
          <w:sz w:val="18"/>
          <w:szCs w:val="18"/>
        </w:rPr>
        <w:instrText xml:space="preserve"> DOCVARIABLE  att_zakl_sv \* MERGEFORMAT </w:instrText>
      </w:r>
      <w:r w:rsidRPr="00202EA0">
        <w:rPr>
          <w:sz w:val="18"/>
          <w:szCs w:val="18"/>
        </w:rPr>
        <w:fldChar w:fldCharType="separate"/>
      </w:r>
      <w:r w:rsidR="00202EA0" w:rsidRPr="00202EA0">
        <w:rPr>
          <w:sz w:val="18"/>
          <w:szCs w:val="18"/>
        </w:rPr>
        <w:t>- для 7 рабочих мест №№ 8345.0002, 8345.0003, 8345.0004, 8345.0005, 8345.0006, 8345.0007, 8345.0008 установлен класс(подкласс) условий труда 1;</w:t>
      </w:r>
    </w:p>
    <w:p w:rsidR="008349EC" w:rsidRPr="00202EA0" w:rsidRDefault="00202EA0" w:rsidP="008349EC">
      <w:pPr>
        <w:rPr>
          <w:sz w:val="18"/>
          <w:szCs w:val="18"/>
        </w:rPr>
      </w:pPr>
      <w:r w:rsidRPr="00202EA0">
        <w:rPr>
          <w:sz w:val="18"/>
          <w:szCs w:val="18"/>
        </w:rPr>
        <w:t>- для рабочего места № 8345.0001 установлен класс(подкласс) условий труда 2.</w:t>
      </w:r>
      <w:r w:rsidR="008349EC" w:rsidRPr="00202EA0">
        <w:rPr>
          <w:sz w:val="18"/>
          <w:szCs w:val="18"/>
        </w:rPr>
        <w:fldChar w:fldCharType="end"/>
      </w:r>
    </w:p>
    <w:p w:rsidR="00085E0A" w:rsidRPr="00202EA0" w:rsidRDefault="00085E0A" w:rsidP="00085E0A">
      <w:pPr>
        <w:rPr>
          <w:b/>
          <w:color w:val="000000"/>
          <w:sz w:val="18"/>
          <w:szCs w:val="18"/>
        </w:rPr>
      </w:pPr>
      <w:r w:rsidRPr="00202EA0">
        <w:rPr>
          <w:sz w:val="18"/>
          <w:szCs w:val="18"/>
        </w:rPr>
        <w:t>Примечание:</w:t>
      </w:r>
    </w:p>
    <w:p w:rsidR="00085E0A" w:rsidRPr="00202EA0" w:rsidRDefault="00085E0A" w:rsidP="00085E0A">
      <w:pPr>
        <w:rPr>
          <w:sz w:val="18"/>
          <w:szCs w:val="18"/>
        </w:rPr>
      </w:pPr>
      <w:r w:rsidRPr="00202EA0">
        <w:rPr>
          <w:color w:val="000000"/>
          <w:sz w:val="18"/>
          <w:szCs w:val="18"/>
        </w:rPr>
        <w:t xml:space="preserve">классы (подклассы) условий труда 1, 2 </w:t>
      </w:r>
      <w:r w:rsidRPr="00202EA0">
        <w:rPr>
          <w:bCs/>
          <w:sz w:val="18"/>
          <w:szCs w:val="18"/>
        </w:rPr>
        <w:t>-</w:t>
      </w:r>
      <w:r w:rsidRPr="00202EA0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085E0A" w:rsidRPr="00202EA0" w:rsidRDefault="00085E0A" w:rsidP="00085E0A">
      <w:pPr>
        <w:rPr>
          <w:color w:val="000000"/>
          <w:sz w:val="18"/>
          <w:szCs w:val="18"/>
        </w:rPr>
      </w:pPr>
      <w:r w:rsidRPr="00202EA0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202EA0">
        <w:rPr>
          <w:bCs/>
          <w:sz w:val="18"/>
          <w:szCs w:val="18"/>
        </w:rPr>
        <w:t>-</w:t>
      </w:r>
      <w:r w:rsidRPr="00202EA0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Pr="00202EA0">
        <w:rPr>
          <w:color w:val="000000"/>
          <w:sz w:val="18"/>
          <w:szCs w:val="18"/>
        </w:rPr>
        <w:t xml:space="preserve"> </w:t>
      </w:r>
    </w:p>
    <w:p w:rsidR="00085E0A" w:rsidRPr="00202EA0" w:rsidRDefault="00085E0A" w:rsidP="008349EC">
      <w:pPr>
        <w:rPr>
          <w:b/>
          <w:color w:val="000000"/>
          <w:sz w:val="18"/>
          <w:szCs w:val="18"/>
        </w:rPr>
      </w:pPr>
    </w:p>
    <w:p w:rsidR="008349EC" w:rsidRPr="00202EA0" w:rsidRDefault="008349EC" w:rsidP="008349EC">
      <w:pPr>
        <w:rPr>
          <w:b/>
          <w:color w:val="000000"/>
          <w:sz w:val="18"/>
          <w:szCs w:val="18"/>
        </w:rPr>
      </w:pPr>
    </w:p>
    <w:p w:rsidR="008349EC" w:rsidRPr="00202EA0" w:rsidRDefault="008349EC" w:rsidP="008349EC">
      <w:pPr>
        <w:rPr>
          <w:sz w:val="18"/>
          <w:szCs w:val="18"/>
        </w:rPr>
      </w:pPr>
      <w:r w:rsidRPr="00202EA0">
        <w:rPr>
          <w:b/>
          <w:color w:val="000000"/>
          <w:sz w:val="18"/>
          <w:szCs w:val="18"/>
        </w:rPr>
        <w:t>6. Сотрудники организации (лаборатории)</w:t>
      </w:r>
      <w:r w:rsidRPr="00202EA0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202EA0" w:rsidTr="00202EA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202EA0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8349EC" w:rsidRPr="00202EA0" w:rsidTr="00202EA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8349EC" w:rsidRPr="00202EA0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202EA0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202EA0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8349EC" w:rsidRPr="00202EA0" w:rsidRDefault="008349EC" w:rsidP="008349EC">
      <w:pPr>
        <w:rPr>
          <w:b/>
          <w:color w:val="000000"/>
          <w:sz w:val="18"/>
          <w:szCs w:val="18"/>
        </w:rPr>
      </w:pPr>
    </w:p>
    <w:p w:rsidR="008349EC" w:rsidRPr="00202EA0" w:rsidRDefault="008349EC" w:rsidP="008349EC">
      <w:pPr>
        <w:rPr>
          <w:b/>
          <w:color w:val="000000"/>
          <w:sz w:val="18"/>
          <w:szCs w:val="18"/>
        </w:rPr>
      </w:pPr>
    </w:p>
    <w:p w:rsidR="008349EC" w:rsidRPr="00202EA0" w:rsidRDefault="008349EC" w:rsidP="008349EC">
      <w:pPr>
        <w:rPr>
          <w:b/>
          <w:color w:val="000000"/>
          <w:sz w:val="18"/>
          <w:szCs w:val="18"/>
        </w:rPr>
      </w:pPr>
      <w:r w:rsidRPr="00202EA0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349EC" w:rsidRPr="00202EA0" w:rsidTr="00202EA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</w:rPr>
            </w:pPr>
            <w:r w:rsidRPr="00202EA0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349EC" w:rsidRPr="00202EA0" w:rsidRDefault="008349EC" w:rsidP="000327F6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202EA0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8349EC" w:rsidRPr="00202EA0" w:rsidTr="00202EA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8349EC" w:rsidRPr="00202EA0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349EC" w:rsidRPr="00202EA0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8349EC" w:rsidRPr="00202EA0" w:rsidRDefault="008349EC" w:rsidP="000327F6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349EC" w:rsidRPr="00202EA0" w:rsidRDefault="00202EA0" w:rsidP="000327F6">
            <w:pPr>
              <w:pStyle w:val="a9"/>
              <w:rPr>
                <w:sz w:val="18"/>
                <w:szCs w:val="18"/>
                <w:vertAlign w:val="superscript"/>
              </w:rPr>
            </w:pPr>
            <w:r w:rsidRPr="00202EA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202EA0" w:rsidRDefault="00DA676F" w:rsidP="0092676F">
      <w:pPr>
        <w:spacing w:before="120"/>
        <w:rPr>
          <w:sz w:val="18"/>
          <w:szCs w:val="18"/>
        </w:rPr>
      </w:pPr>
    </w:p>
    <w:sectPr w:rsidR="00DA676F" w:rsidRPr="00202EA0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EA0" w:rsidRDefault="00202EA0" w:rsidP="00536EF2">
      <w:pPr>
        <w:pStyle w:val="a8"/>
      </w:pPr>
      <w:r>
        <w:separator/>
      </w:r>
    </w:p>
  </w:endnote>
  <w:endnote w:type="continuationSeparator" w:id="0">
    <w:p w:rsidR="00202EA0" w:rsidRDefault="00202EA0" w:rsidP="00536EF2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EA0" w:rsidRDefault="00202EA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855"/>
      <w:gridCol w:w="418"/>
      <w:gridCol w:w="3079"/>
    </w:tblGrid>
    <w:tr w:rsidR="00536EF2" w:rsidTr="000327F6">
      <w:tc>
        <w:tcPr>
          <w:tcW w:w="11855" w:type="dxa"/>
        </w:tcPr>
        <w:p w:rsidR="00536EF2" w:rsidRPr="000327F6" w:rsidRDefault="00E13A86" w:rsidP="00536EF2">
          <w:pPr>
            <w:rPr>
              <w:sz w:val="20"/>
              <w:szCs w:val="20"/>
            </w:rPr>
          </w:pPr>
          <w:r w:rsidRPr="000327F6">
            <w:rPr>
              <w:sz w:val="20"/>
              <w:szCs w:val="20"/>
            </w:rPr>
            <w:t>Сводный протокол проведения исследований (испытаний) и измерений (оценки) тяж</w:t>
          </w:r>
          <w:r w:rsidRPr="000327F6">
            <w:rPr>
              <w:sz w:val="20"/>
              <w:szCs w:val="20"/>
            </w:rPr>
            <w:t>е</w:t>
          </w:r>
          <w:r w:rsidRPr="000327F6">
            <w:rPr>
              <w:sz w:val="20"/>
              <w:szCs w:val="20"/>
            </w:rPr>
            <w:t>сти трудового процесса</w:t>
          </w:r>
        </w:p>
      </w:tc>
      <w:tc>
        <w:tcPr>
          <w:tcW w:w="418" w:type="dxa"/>
        </w:tcPr>
        <w:p w:rsidR="00536EF2" w:rsidRPr="000327F6" w:rsidRDefault="00536EF2" w:rsidP="000327F6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079" w:type="dxa"/>
        </w:tcPr>
        <w:p w:rsidR="00536EF2" w:rsidRPr="000327F6" w:rsidRDefault="00536EF2" w:rsidP="000327F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0327F6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begin"/>
          </w:r>
          <w:r w:rsidRPr="000327F6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0327F6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202EA0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0327F6">
            <w:rPr>
              <w:rStyle w:val="ae"/>
              <w:sz w:val="20"/>
              <w:szCs w:val="20"/>
              <w:lang w:val="ru-RU"/>
            </w:rPr>
            <w:fldChar w:fldCharType="end"/>
          </w:r>
          <w:r w:rsidRPr="000327F6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202EA0" w:rsidRPr="00202EA0">
              <w:rPr>
                <w:rStyle w:val="ae"/>
                <w:noProof/>
                <w:sz w:val="20"/>
                <w:lang w:val="ru-RU"/>
              </w:rPr>
              <w:t>10</w:t>
            </w:r>
          </w:fldSimple>
          <w:r w:rsidRPr="000327F6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36EF2" w:rsidRPr="00536EF2" w:rsidRDefault="00E13A86">
    <w:pPr>
      <w:pStyle w:val="ac"/>
      <w:rPr>
        <w:sz w:val="8"/>
        <w:szCs w:val="8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EA0" w:rsidRDefault="00202EA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EA0" w:rsidRDefault="00202EA0" w:rsidP="00536EF2">
      <w:pPr>
        <w:pStyle w:val="a8"/>
      </w:pPr>
      <w:r>
        <w:separator/>
      </w:r>
    </w:p>
  </w:footnote>
  <w:footnote w:type="continuationSeparator" w:id="0">
    <w:p w:rsidR="00202EA0" w:rsidRDefault="00202EA0" w:rsidP="00536EF2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EA0" w:rsidRDefault="00202EA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EA0" w:rsidRDefault="00202EA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EA0" w:rsidRDefault="00202EA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7 рабочих мест №№ 8345.0002, 8345.0003, 8345.0004, 8345.0005, 8345.0006, 8345.0007, 8345.0008 установлен класс(подкласс) условий труда 1;_x000D_- для рабочего места № 8345.000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1, 8345.0002, 8345.0003, 8345.0004,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Тяжесть"/>
    <w:docVar w:name="facid" w:val="13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40F8EE55351743AAA23A64BFB685F9F3@3105@07.04.2022@06.04.2023~3BE14EC1928C40089A2B64A3CA4D3E73@4569@15.04.2022@14.04.2023~B376A93060D34DED9C69A89709F77EDF@275@11.10.2022@10.10.2023~5EE8E85F17A6474995B3B8384B70914A@7326@11.03.2022@10.03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327F6"/>
    <w:rsid w:val="00066CCC"/>
    <w:rsid w:val="00085E0A"/>
    <w:rsid w:val="000A1ECD"/>
    <w:rsid w:val="000F712C"/>
    <w:rsid w:val="001A3AC6"/>
    <w:rsid w:val="001D51DA"/>
    <w:rsid w:val="00202EA0"/>
    <w:rsid w:val="00250F38"/>
    <w:rsid w:val="002A5F03"/>
    <w:rsid w:val="002F399D"/>
    <w:rsid w:val="00322F53"/>
    <w:rsid w:val="003D2BEE"/>
    <w:rsid w:val="004017DE"/>
    <w:rsid w:val="00473628"/>
    <w:rsid w:val="004A5A0C"/>
    <w:rsid w:val="004D2E19"/>
    <w:rsid w:val="004F10DC"/>
    <w:rsid w:val="00510F6E"/>
    <w:rsid w:val="00536EF2"/>
    <w:rsid w:val="005F3CED"/>
    <w:rsid w:val="00602E64"/>
    <w:rsid w:val="006174CD"/>
    <w:rsid w:val="006523AF"/>
    <w:rsid w:val="00663B4C"/>
    <w:rsid w:val="006F2DA3"/>
    <w:rsid w:val="00832901"/>
    <w:rsid w:val="008349EC"/>
    <w:rsid w:val="008717B5"/>
    <w:rsid w:val="009203E4"/>
    <w:rsid w:val="0092676F"/>
    <w:rsid w:val="00944930"/>
    <w:rsid w:val="009B3A03"/>
    <w:rsid w:val="00AC50FB"/>
    <w:rsid w:val="00AD290F"/>
    <w:rsid w:val="00AE63C4"/>
    <w:rsid w:val="00B1739E"/>
    <w:rsid w:val="00B60900"/>
    <w:rsid w:val="00B70FA8"/>
    <w:rsid w:val="00B7383C"/>
    <w:rsid w:val="00B81FF1"/>
    <w:rsid w:val="00BB7CA2"/>
    <w:rsid w:val="00BD071D"/>
    <w:rsid w:val="00CD2E4D"/>
    <w:rsid w:val="00D26AA3"/>
    <w:rsid w:val="00D93EA3"/>
    <w:rsid w:val="00DA676F"/>
    <w:rsid w:val="00DD6BA5"/>
    <w:rsid w:val="00DE4519"/>
    <w:rsid w:val="00E13A86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36EF2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36EF2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36EF2"/>
  </w:style>
  <w:style w:type="paragraph" w:customStyle="1" w:styleId="af">
    <w:name w:val="Подписи"/>
    <w:basedOn w:val="a"/>
    <w:rsid w:val="00DD6BA5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13A86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202EA0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10</Pages>
  <Words>3095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20696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att-support.ru</dc:creator>
  <cp:keywords/>
  <dc:description/>
  <cp:lastModifiedBy>o.yagovceva</cp:lastModifiedBy>
  <cp:revision>1</cp:revision>
  <dcterms:created xsi:type="dcterms:W3CDTF">2023-02-07T04:49:00Z</dcterms:created>
  <dcterms:modified xsi:type="dcterms:W3CDTF">2023-02-07T04:50:00Z</dcterms:modified>
</cp:coreProperties>
</file>