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8C59B5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59B5" w:rsidRPr="008C59B5" w:rsidRDefault="008C59B5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8C59B5" w:rsidRDefault="008C59B5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8C59B5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C59B5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C59B5">
              <w:rPr>
                <w:color w:val="000000"/>
                <w:sz w:val="18"/>
                <w:szCs w:val="18"/>
              </w:rPr>
              <w:t xml:space="preserve"> </w:t>
            </w:r>
            <w:r w:rsidRPr="008C59B5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C59B5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C59B5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8C59B5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C59B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8C59B5">
              <w:rPr>
                <w:color w:val="000000"/>
                <w:sz w:val="18"/>
                <w:szCs w:val="18"/>
              </w:rPr>
              <w:t>к</w:t>
            </w:r>
            <w:r w:rsidRPr="008C59B5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C59B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C59B5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8C59B5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C59B5" w:rsidRDefault="008C59B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C59B5" w:rsidRDefault="008C59B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C59B5" w:rsidRDefault="008C59B5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8C59B5" w:rsidRDefault="004017DE" w:rsidP="004017DE">
      <w:pPr>
        <w:pStyle w:val="1"/>
        <w:rPr>
          <w:sz w:val="18"/>
          <w:szCs w:val="18"/>
        </w:rPr>
      </w:pPr>
    </w:p>
    <w:p w:rsidR="00DA676F" w:rsidRPr="008C59B5" w:rsidRDefault="00DE4519">
      <w:pPr>
        <w:jc w:val="center"/>
        <w:rPr>
          <w:b/>
          <w:sz w:val="18"/>
          <w:szCs w:val="18"/>
        </w:rPr>
      </w:pPr>
      <w:r w:rsidRPr="008C59B5">
        <w:rPr>
          <w:b/>
          <w:sz w:val="18"/>
          <w:szCs w:val="18"/>
        </w:rPr>
        <w:t xml:space="preserve">СВОДНЫЙ </w:t>
      </w:r>
      <w:r w:rsidR="00DA676F" w:rsidRPr="008C59B5">
        <w:rPr>
          <w:b/>
          <w:sz w:val="18"/>
          <w:szCs w:val="18"/>
        </w:rPr>
        <w:t>ПРОТОКОЛ</w:t>
      </w:r>
      <w:r w:rsidRPr="008C59B5">
        <w:rPr>
          <w:b/>
          <w:sz w:val="18"/>
          <w:szCs w:val="18"/>
        </w:rPr>
        <w:br/>
      </w:r>
      <w:r w:rsidR="00B60900" w:rsidRPr="008C59B5">
        <w:rPr>
          <w:b/>
          <w:sz w:val="18"/>
          <w:szCs w:val="18"/>
        </w:rPr>
        <w:t>проведения исследований</w:t>
      </w:r>
      <w:r w:rsidR="00B60900" w:rsidRPr="008C59B5">
        <w:rPr>
          <w:b/>
          <w:sz w:val="18"/>
          <w:szCs w:val="18"/>
          <w:lang w:val="en-US"/>
        </w:rPr>
        <w:t xml:space="preserve"> </w:t>
      </w:r>
      <w:r w:rsidR="004017DE" w:rsidRPr="008C59B5">
        <w:rPr>
          <w:b/>
          <w:sz w:val="18"/>
          <w:szCs w:val="18"/>
        </w:rPr>
        <w:t xml:space="preserve">и измерений </w:t>
      </w:r>
      <w:r w:rsidR="00E13A86" w:rsidRPr="008C59B5">
        <w:rPr>
          <w:b/>
          <w:sz w:val="18"/>
          <w:szCs w:val="18"/>
        </w:rPr>
        <w:t xml:space="preserve">(оценки) </w:t>
      </w:r>
      <w:r w:rsidR="002A5F03" w:rsidRPr="008C59B5">
        <w:rPr>
          <w:b/>
          <w:sz w:val="18"/>
          <w:szCs w:val="18"/>
        </w:rPr>
        <w:t>тяжести трудового процесса</w:t>
      </w:r>
    </w:p>
    <w:p w:rsidR="00DA676F" w:rsidRPr="008C59B5" w:rsidRDefault="00DA676F">
      <w:pPr>
        <w:jc w:val="center"/>
        <w:rPr>
          <w:sz w:val="18"/>
          <w:szCs w:val="18"/>
        </w:rPr>
      </w:pPr>
      <w:r w:rsidRPr="008C59B5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D6BA5" w:rsidRPr="008C59B5" w:rsidTr="00DD6B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8C59B5" w:rsidRDefault="00DD6BA5" w:rsidP="00DD6BA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D6BA5" w:rsidRPr="008C59B5" w:rsidRDefault="008C59B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8C59B5">
              <w:rPr>
                <w:bCs/>
                <w:color w:val="000000"/>
                <w:sz w:val="18"/>
                <w:szCs w:val="18"/>
              </w:rPr>
              <w:t>8346 - Т</w:t>
            </w:r>
          </w:p>
        </w:tc>
        <w:tc>
          <w:tcPr>
            <w:tcW w:w="195" w:type="dxa"/>
            <w:vAlign w:val="bottom"/>
          </w:tcPr>
          <w:p w:rsidR="00DD6BA5" w:rsidRPr="008C59B5" w:rsidRDefault="00DD6BA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BA5" w:rsidRPr="008C59B5" w:rsidRDefault="00DD6BA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8C59B5" w:rsidRPr="008C59B5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DD6BA5" w:rsidRPr="008C59B5" w:rsidTr="00DD6B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8C59B5" w:rsidRDefault="00DD6BA5" w:rsidP="00DD6BA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D6BA5" w:rsidRPr="008C59B5" w:rsidRDefault="00DD6BA5" w:rsidP="00DD6BA5">
            <w:pPr>
              <w:pStyle w:val="af"/>
              <w:rPr>
                <w:bCs/>
                <w:sz w:val="18"/>
                <w:szCs w:val="18"/>
              </w:rPr>
            </w:pPr>
            <w:r w:rsidRPr="008C59B5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D6BA5" w:rsidRPr="008C59B5" w:rsidRDefault="00DD6BA5" w:rsidP="00DD6BA5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8C59B5" w:rsidRDefault="00DD6BA5" w:rsidP="00DD6BA5">
            <w:pPr>
              <w:pStyle w:val="af"/>
              <w:rPr>
                <w:bCs/>
                <w:sz w:val="18"/>
                <w:szCs w:val="18"/>
              </w:rPr>
            </w:pPr>
            <w:r w:rsidRPr="008C59B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8C59B5" w:rsidRDefault="004017DE" w:rsidP="004017DE">
      <w:pPr>
        <w:pStyle w:val="a7"/>
        <w:rPr>
          <w:sz w:val="18"/>
          <w:szCs w:val="18"/>
        </w:rPr>
      </w:pPr>
      <w:r w:rsidRPr="008C59B5">
        <w:rPr>
          <w:sz w:val="18"/>
          <w:szCs w:val="18"/>
        </w:rPr>
        <w:t>1. Сведения о работодателе:</w:t>
      </w:r>
    </w:p>
    <w:p w:rsidR="004017DE" w:rsidRPr="008C59B5" w:rsidRDefault="008717B5" w:rsidP="004017DE">
      <w:pPr>
        <w:rPr>
          <w:sz w:val="18"/>
          <w:szCs w:val="18"/>
        </w:rPr>
      </w:pPr>
      <w:r w:rsidRPr="008C59B5">
        <w:rPr>
          <w:sz w:val="18"/>
          <w:szCs w:val="18"/>
        </w:rPr>
        <w:t>1</w:t>
      </w:r>
      <w:r w:rsidR="004017DE" w:rsidRPr="008C59B5">
        <w:rPr>
          <w:sz w:val="18"/>
          <w:szCs w:val="18"/>
        </w:rPr>
        <w:t>.1. Наименование работодателя:</w:t>
      </w:r>
      <w:r w:rsidR="004017DE" w:rsidRPr="008C59B5">
        <w:rPr>
          <w:rStyle w:val="aa"/>
          <w:sz w:val="18"/>
          <w:szCs w:val="18"/>
        </w:rPr>
        <w:t xml:space="preserve"> </w:t>
      </w:r>
      <w:fldSimple w:instr=" DOCVARIABLE rbtd_name \* MERGEFORMAT ">
        <w:r w:rsidR="008C59B5" w:rsidRPr="008C59B5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8C59B5" w:rsidRPr="008C59B5">
          <w:rPr>
            <w:rStyle w:val="aa"/>
            <w:sz w:val="18"/>
            <w:szCs w:val="18"/>
          </w:rPr>
          <w:t>й</w:t>
        </w:r>
        <w:r w:rsidR="008C59B5" w:rsidRPr="008C59B5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8C59B5">
        <w:rPr>
          <w:rStyle w:val="aa"/>
          <w:sz w:val="18"/>
          <w:szCs w:val="18"/>
        </w:rPr>
        <w:t> </w:t>
      </w:r>
    </w:p>
    <w:p w:rsidR="004017DE" w:rsidRPr="008C59B5" w:rsidRDefault="008717B5" w:rsidP="004017DE">
      <w:pPr>
        <w:rPr>
          <w:sz w:val="18"/>
          <w:szCs w:val="18"/>
        </w:rPr>
      </w:pPr>
      <w:r w:rsidRPr="008C59B5">
        <w:rPr>
          <w:sz w:val="18"/>
          <w:szCs w:val="18"/>
        </w:rPr>
        <w:t>1</w:t>
      </w:r>
      <w:r w:rsidR="004017DE" w:rsidRPr="008C59B5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8C59B5">
        <w:rPr>
          <w:rStyle w:val="aa"/>
          <w:sz w:val="18"/>
          <w:szCs w:val="18"/>
        </w:rPr>
        <w:t xml:space="preserve"> </w:t>
      </w:r>
      <w:fldSimple w:instr=" DOCVARIABLE rbtd_adr \* MERGEFORMAT ">
        <w:r w:rsidR="008C59B5" w:rsidRPr="008C59B5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8C59B5">
        <w:rPr>
          <w:rStyle w:val="aa"/>
          <w:sz w:val="18"/>
          <w:szCs w:val="18"/>
        </w:rPr>
        <w:t> </w:t>
      </w:r>
    </w:p>
    <w:p w:rsidR="00E13A86" w:rsidRPr="008C59B5" w:rsidRDefault="00E13A86" w:rsidP="00E13A86">
      <w:pPr>
        <w:pStyle w:val="a7"/>
        <w:rPr>
          <w:sz w:val="18"/>
          <w:szCs w:val="18"/>
        </w:rPr>
      </w:pPr>
      <w:r w:rsidRPr="008C59B5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E13A86" w:rsidRPr="008C59B5" w:rsidTr="00E13A86">
        <w:trPr>
          <w:jc w:val="center"/>
        </w:trPr>
        <w:tc>
          <w:tcPr>
            <w:tcW w:w="7841" w:type="dxa"/>
            <w:vAlign w:val="center"/>
          </w:tcPr>
          <w:p w:rsidR="00E13A86" w:rsidRPr="008C59B5" w:rsidRDefault="00E13A86" w:rsidP="000327F6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8C59B5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E13A86" w:rsidRPr="008C59B5" w:rsidRDefault="00E13A86" w:rsidP="000327F6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8C59B5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E13A86" w:rsidRPr="008C59B5" w:rsidRDefault="00E13A86" w:rsidP="000327F6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8C59B5">
              <w:rPr>
                <w:sz w:val="18"/>
                <w:szCs w:val="18"/>
              </w:rPr>
              <w:t>№ свидетел</w:t>
            </w:r>
            <w:r w:rsidRPr="008C59B5">
              <w:rPr>
                <w:sz w:val="18"/>
                <w:szCs w:val="18"/>
              </w:rPr>
              <w:t>ь</w:t>
            </w:r>
            <w:r w:rsidRPr="008C59B5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E13A86" w:rsidRPr="008C59B5" w:rsidRDefault="00E13A86" w:rsidP="000327F6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8C59B5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E13A86" w:rsidRPr="008C59B5" w:rsidRDefault="00E13A86" w:rsidP="000327F6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8C59B5">
              <w:rPr>
                <w:sz w:val="18"/>
                <w:szCs w:val="18"/>
              </w:rPr>
              <w:t>Погрешность измерения</w:t>
            </w:r>
          </w:p>
        </w:tc>
      </w:tr>
      <w:tr w:rsidR="008C59B5" w:rsidRPr="008C59B5" w:rsidTr="00E13A86">
        <w:trPr>
          <w:jc w:val="center"/>
        </w:trPr>
        <w:tc>
          <w:tcPr>
            <w:tcW w:w="7841" w:type="dxa"/>
            <w:vAlign w:val="center"/>
          </w:tcPr>
          <w:p w:rsidR="008C59B5" w:rsidRPr="008C59B5" w:rsidRDefault="008C59B5" w:rsidP="008C59B5">
            <w:pPr>
              <w:pStyle w:val="a9"/>
              <w:jc w:val="left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Угломер с нониусом типа 4</w:t>
            </w:r>
          </w:p>
        </w:tc>
        <w:tc>
          <w:tcPr>
            <w:tcW w:w="2476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3105</w:t>
            </w:r>
          </w:p>
        </w:tc>
        <w:tc>
          <w:tcPr>
            <w:tcW w:w="1559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С-НН/07-04-2022/146807229</w:t>
            </w:r>
          </w:p>
        </w:tc>
        <w:tc>
          <w:tcPr>
            <w:tcW w:w="1780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06.04.2023</w:t>
            </w:r>
          </w:p>
        </w:tc>
        <w:tc>
          <w:tcPr>
            <w:tcW w:w="1622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±10%</w:t>
            </w:r>
          </w:p>
        </w:tc>
      </w:tr>
      <w:tr w:rsidR="008C59B5" w:rsidRPr="008C59B5" w:rsidTr="00E13A86">
        <w:trPr>
          <w:jc w:val="center"/>
        </w:trPr>
        <w:tc>
          <w:tcPr>
            <w:tcW w:w="7841" w:type="dxa"/>
            <w:vAlign w:val="center"/>
          </w:tcPr>
          <w:p w:rsidR="008C59B5" w:rsidRPr="008C59B5" w:rsidRDefault="008C59B5" w:rsidP="008C59B5">
            <w:pPr>
              <w:pStyle w:val="a9"/>
              <w:jc w:val="left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4569</w:t>
            </w:r>
          </w:p>
        </w:tc>
        <w:tc>
          <w:tcPr>
            <w:tcW w:w="1559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С-НН/15-04-2022/149585144</w:t>
            </w:r>
          </w:p>
        </w:tc>
        <w:tc>
          <w:tcPr>
            <w:tcW w:w="1780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за 10 мин, с. ±0,6</w:t>
            </w:r>
          </w:p>
        </w:tc>
      </w:tr>
      <w:tr w:rsidR="008C59B5" w:rsidRPr="008C59B5" w:rsidTr="00E13A86">
        <w:trPr>
          <w:jc w:val="center"/>
        </w:trPr>
        <w:tc>
          <w:tcPr>
            <w:tcW w:w="7841" w:type="dxa"/>
            <w:vAlign w:val="center"/>
          </w:tcPr>
          <w:p w:rsidR="008C59B5" w:rsidRPr="008C59B5" w:rsidRDefault="008C59B5" w:rsidP="008C59B5">
            <w:pPr>
              <w:pStyle w:val="a9"/>
              <w:jc w:val="left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2476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275</w:t>
            </w:r>
          </w:p>
        </w:tc>
        <w:tc>
          <w:tcPr>
            <w:tcW w:w="1559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780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10.10.2023</w:t>
            </w:r>
          </w:p>
        </w:tc>
        <w:tc>
          <w:tcPr>
            <w:tcW w:w="1622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± 0,1 мм</w:t>
            </w:r>
          </w:p>
        </w:tc>
      </w:tr>
      <w:tr w:rsidR="008C59B5" w:rsidRPr="008C59B5" w:rsidTr="00E13A86">
        <w:trPr>
          <w:jc w:val="center"/>
        </w:trPr>
        <w:tc>
          <w:tcPr>
            <w:tcW w:w="7841" w:type="dxa"/>
            <w:vAlign w:val="center"/>
          </w:tcPr>
          <w:p w:rsidR="008C59B5" w:rsidRPr="008C59B5" w:rsidRDefault="008C59B5" w:rsidP="008C59B5">
            <w:pPr>
              <w:pStyle w:val="a9"/>
              <w:jc w:val="left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Динамометр электронный универсальный с расширенным диапазоном (5-100 Н) АЦД/1У-0,1/1И-2</w:t>
            </w:r>
          </w:p>
        </w:tc>
        <w:tc>
          <w:tcPr>
            <w:tcW w:w="2476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7326</w:t>
            </w:r>
          </w:p>
        </w:tc>
        <w:tc>
          <w:tcPr>
            <w:tcW w:w="1559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С-ВЮМ/11-03-2022/141979581</w:t>
            </w:r>
          </w:p>
        </w:tc>
        <w:tc>
          <w:tcPr>
            <w:tcW w:w="1780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10.03.2023</w:t>
            </w:r>
          </w:p>
        </w:tc>
        <w:tc>
          <w:tcPr>
            <w:tcW w:w="1622" w:type="dxa"/>
            <w:vAlign w:val="center"/>
          </w:tcPr>
          <w:p w:rsidR="008C59B5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± 0,45 %</w:t>
            </w:r>
          </w:p>
        </w:tc>
      </w:tr>
    </w:tbl>
    <w:p w:rsidR="00E13A86" w:rsidRPr="008C59B5" w:rsidRDefault="00E13A86" w:rsidP="00E13A86">
      <w:pPr>
        <w:pStyle w:val="a7"/>
        <w:rPr>
          <w:sz w:val="18"/>
          <w:szCs w:val="18"/>
        </w:rPr>
      </w:pPr>
      <w:r w:rsidRPr="008C59B5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E13A86" w:rsidRPr="008C59B5" w:rsidTr="008C59B5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E13A86" w:rsidRPr="008C59B5" w:rsidRDefault="00E13A86" w:rsidP="000327F6">
            <w:pP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E13A86" w:rsidRPr="008C59B5" w:rsidRDefault="00E13A86" w:rsidP="000327F6">
            <w:pPr>
              <w:jc w:val="center"/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8C59B5" w:rsidRPr="008C59B5" w:rsidTr="008C59B5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B5" w:rsidRPr="008C59B5" w:rsidRDefault="008C59B5" w:rsidP="008C59B5">
            <w:pPr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8C59B5" w:rsidRPr="008C59B5" w:rsidRDefault="008C59B5" w:rsidP="008C59B5">
            <w:pPr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МИ ТТП.ИНТ-16.01-2018 Методика измерений показателей тяжести трудового процесса для целей специальной оценки условий труда. Зарегистрирован в Федерал</w:t>
            </w:r>
            <w:r w:rsidRPr="008C59B5">
              <w:rPr>
                <w:color w:val="000000"/>
                <w:sz w:val="18"/>
                <w:szCs w:val="18"/>
              </w:rPr>
              <w:t>ь</w:t>
            </w:r>
            <w:r w:rsidRPr="008C59B5">
              <w:rPr>
                <w:color w:val="000000"/>
                <w:sz w:val="18"/>
                <w:szCs w:val="18"/>
              </w:rPr>
              <w:t>ном информационном фонде по обеспечению единства измерений N ФР.1.28.2019.33230. Утвержден: АО "КИОУТ" от 06.12.2018 N 010-ОД</w:t>
            </w:r>
          </w:p>
        </w:tc>
      </w:tr>
      <w:tr w:rsidR="008C59B5" w:rsidRPr="008C59B5" w:rsidTr="008C59B5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59B5" w:rsidRPr="008C59B5" w:rsidRDefault="008C59B5" w:rsidP="008C59B5">
            <w:pPr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8C59B5" w:rsidRPr="008C59B5" w:rsidRDefault="008C59B5" w:rsidP="008C59B5">
            <w:pPr>
              <w:rPr>
                <w:color w:val="000000"/>
                <w:sz w:val="18"/>
                <w:szCs w:val="18"/>
              </w:rPr>
            </w:pPr>
            <w:r w:rsidRPr="008C59B5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8C59B5" w:rsidRPr="008C59B5" w:rsidRDefault="00B1739E" w:rsidP="008C59B5">
      <w:pPr>
        <w:ind w:left="284" w:hanging="284"/>
        <w:rPr>
          <w:sz w:val="18"/>
          <w:szCs w:val="18"/>
          <w:lang w:eastAsia="ru-RU"/>
        </w:rPr>
      </w:pPr>
      <w:r w:rsidRPr="008C59B5">
        <w:rPr>
          <w:b/>
          <w:sz w:val="18"/>
          <w:szCs w:val="18"/>
        </w:rPr>
        <w:t>4</w:t>
      </w:r>
      <w:r w:rsidR="00DA676F" w:rsidRPr="008C59B5">
        <w:rPr>
          <w:b/>
          <w:sz w:val="18"/>
          <w:szCs w:val="18"/>
        </w:rPr>
        <w:t>.</w:t>
      </w:r>
      <w:r w:rsidR="00DA676F" w:rsidRPr="008C59B5">
        <w:rPr>
          <w:sz w:val="18"/>
          <w:szCs w:val="18"/>
        </w:rPr>
        <w:t xml:space="preserve"> </w:t>
      </w:r>
      <w:r w:rsidR="00DA676F" w:rsidRPr="008C59B5">
        <w:rPr>
          <w:b/>
          <w:sz w:val="18"/>
          <w:szCs w:val="18"/>
        </w:rPr>
        <w:t>Фактические и нормативные знач</w:t>
      </w:r>
      <w:r w:rsidR="00DA676F" w:rsidRPr="008C59B5">
        <w:rPr>
          <w:b/>
          <w:sz w:val="18"/>
          <w:szCs w:val="18"/>
        </w:rPr>
        <w:t>е</w:t>
      </w:r>
      <w:r w:rsidR="00DA676F" w:rsidRPr="008C59B5">
        <w:rPr>
          <w:b/>
          <w:sz w:val="18"/>
          <w:szCs w:val="18"/>
        </w:rPr>
        <w:t>ния измеряемых параметров:</w:t>
      </w:r>
      <w:r w:rsidR="008C59B5" w:rsidRPr="008C59B5">
        <w:rPr>
          <w:sz w:val="18"/>
          <w:szCs w:val="18"/>
          <w:u w:val="single"/>
        </w:rPr>
        <w:fldChar w:fldCharType="begin"/>
      </w:r>
      <w:r w:rsidR="008C59B5" w:rsidRPr="008C59B5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8201-8300\\ARMv51_files\\sv_prot_63.xml" \! \t "C:\\Program Files (x86)\\Аттестация-5.1\\xsl\\sv_prot\\factor13_2.xsl"  \* MERGEFORMAT </w:instrText>
      </w:r>
      <w:r w:rsidR="008C59B5" w:rsidRPr="008C59B5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916"/>
        <w:gridCol w:w="5343"/>
        <w:gridCol w:w="1679"/>
        <w:gridCol w:w="1985"/>
        <w:gridCol w:w="1985"/>
        <w:gridCol w:w="1679"/>
        <w:gridCol w:w="1679"/>
      </w:tblGrid>
      <w:tr w:rsidR="008C59B5" w:rsidRPr="008C59B5" w:rsidTr="008C59B5">
        <w:trPr>
          <w:divId w:val="1086614375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Дата оценки (изм</w:t>
            </w:r>
            <w:r w:rsidRPr="008C59B5">
              <w:rPr>
                <w:sz w:val="18"/>
                <w:szCs w:val="18"/>
              </w:rPr>
              <w:t>е</w:t>
            </w:r>
            <w:r w:rsidRPr="008C59B5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Класс условий тр</w:t>
            </w:r>
            <w:r w:rsidRPr="008C59B5">
              <w:rPr>
                <w:sz w:val="18"/>
                <w:szCs w:val="18"/>
              </w:rPr>
              <w:t>у</w:t>
            </w:r>
            <w:r w:rsidRPr="008C59B5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Время воздейс</w:t>
            </w:r>
            <w:r w:rsidRPr="008C59B5">
              <w:rPr>
                <w:sz w:val="18"/>
                <w:szCs w:val="18"/>
              </w:rPr>
              <w:t>т</w:t>
            </w:r>
            <w:r w:rsidRPr="008C59B5">
              <w:rPr>
                <w:sz w:val="18"/>
                <w:szCs w:val="18"/>
              </w:rPr>
              <w:t>вия, %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Туркинская ВА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Акушерка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C59B5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8C59B5">
              <w:rPr>
                <w:sz w:val="18"/>
                <w:szCs w:val="18"/>
              </w:rPr>
              <w:t>о</w:t>
            </w:r>
            <w:r w:rsidRPr="008C59B5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8C59B5">
              <w:rPr>
                <w:sz w:val="18"/>
                <w:szCs w:val="18"/>
              </w:rPr>
              <w:t>с</w:t>
            </w:r>
            <w:r w:rsidRPr="008C59B5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8C59B5">
              <w:rPr>
                <w:b/>
                <w:bCs/>
                <w:sz w:val="18"/>
                <w:szCs w:val="18"/>
              </w:rPr>
              <w:t>а</w:t>
            </w:r>
            <w:r w:rsidRPr="008C59B5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8346.0002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Фельдшер скорой медицинской помощи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C59B5">
              <w:rPr>
                <w:sz w:val="18"/>
                <w:szCs w:val="18"/>
              </w:rPr>
              <w:t xml:space="preserve"> Оказывает скорую медицинскую помощь. Ведет медицинскую документацию.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8C59B5">
              <w:rPr>
                <w:sz w:val="18"/>
                <w:szCs w:val="18"/>
              </w:rPr>
              <w:t>с</w:t>
            </w:r>
            <w:r w:rsidRPr="008C59B5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8C59B5">
              <w:rPr>
                <w:b/>
                <w:bCs/>
                <w:sz w:val="18"/>
                <w:szCs w:val="18"/>
              </w:rPr>
              <w:t>а</w:t>
            </w:r>
            <w:r w:rsidRPr="008C59B5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Водитель автомобиля скорой медицинской помощи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C59B5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8C59B5">
              <w:rPr>
                <w:sz w:val="18"/>
                <w:szCs w:val="18"/>
              </w:rPr>
              <w:t>с</w:t>
            </w:r>
            <w:r w:rsidRPr="008C59B5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1375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8C59B5">
              <w:rPr>
                <w:b/>
                <w:bCs/>
                <w:sz w:val="18"/>
                <w:szCs w:val="18"/>
              </w:rPr>
              <w:t>а</w:t>
            </w:r>
            <w:r w:rsidRPr="008C59B5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14514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14514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Водитель автомобиля скорой медицинской помощи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C59B5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8C59B5">
              <w:rPr>
                <w:sz w:val="18"/>
                <w:szCs w:val="18"/>
              </w:rPr>
              <w:t>с</w:t>
            </w:r>
            <w:r w:rsidRPr="008C59B5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1397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8C59B5">
              <w:rPr>
                <w:b/>
                <w:bCs/>
                <w:sz w:val="18"/>
                <w:szCs w:val="18"/>
              </w:rPr>
              <w:t>а</w:t>
            </w:r>
            <w:r w:rsidRPr="008C59B5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14964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14964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Водитель автомобиля скорой медицинской помощи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C59B5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8C59B5">
              <w:rPr>
                <w:sz w:val="18"/>
                <w:szCs w:val="18"/>
              </w:rPr>
              <w:t>с</w:t>
            </w:r>
            <w:r w:rsidRPr="008C59B5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1512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8C59B5">
              <w:rPr>
                <w:b/>
                <w:bCs/>
                <w:sz w:val="18"/>
                <w:szCs w:val="18"/>
              </w:rPr>
              <w:t>а</w:t>
            </w:r>
            <w:r w:rsidRPr="008C59B5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14821.5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14821.5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ФАП с.Гремячинск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Заведующая фельдшерско-акушерским пунктом-фельдшер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C59B5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8C59B5">
              <w:rPr>
                <w:sz w:val="18"/>
                <w:szCs w:val="18"/>
              </w:rPr>
              <w:t>о</w:t>
            </w:r>
            <w:r w:rsidRPr="008C59B5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8C59B5">
              <w:rPr>
                <w:sz w:val="18"/>
                <w:szCs w:val="18"/>
              </w:rPr>
              <w:t>с</w:t>
            </w:r>
            <w:r w:rsidRPr="008C59B5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8C59B5">
              <w:rPr>
                <w:b/>
                <w:bCs/>
                <w:sz w:val="18"/>
                <w:szCs w:val="18"/>
              </w:rPr>
              <w:t>а</w:t>
            </w:r>
            <w:r w:rsidRPr="008C59B5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ФАП с. Иркилик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8346.0003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Заведующая фельдшерско-акушерским пунктом-фельдшер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C59B5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8C59B5">
              <w:rPr>
                <w:sz w:val="18"/>
                <w:szCs w:val="18"/>
              </w:rPr>
              <w:t>о</w:t>
            </w:r>
            <w:r w:rsidRPr="008C59B5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8C59B5">
              <w:rPr>
                <w:sz w:val="18"/>
                <w:szCs w:val="18"/>
              </w:rPr>
              <w:t>с</w:t>
            </w:r>
            <w:r w:rsidRPr="008C59B5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8C59B5">
              <w:rPr>
                <w:b/>
                <w:bCs/>
                <w:sz w:val="18"/>
                <w:szCs w:val="18"/>
              </w:rPr>
              <w:t>а</w:t>
            </w:r>
            <w:r w:rsidRPr="008C59B5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  <w:r w:rsidRPr="008C59B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  <w:tr w:rsidR="008C59B5" w:rsidRPr="008C59B5" w:rsidTr="008C59B5">
        <w:trPr>
          <w:divId w:val="10866143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9B5" w:rsidRPr="008C59B5" w:rsidRDefault="008C59B5">
            <w:pPr>
              <w:jc w:val="center"/>
              <w:rPr>
                <w:sz w:val="18"/>
                <w:szCs w:val="18"/>
              </w:rPr>
            </w:pPr>
          </w:p>
        </w:tc>
      </w:tr>
    </w:tbl>
    <w:p w:rsidR="008349EC" w:rsidRPr="008C59B5" w:rsidRDefault="008C59B5" w:rsidP="008C59B5">
      <w:pPr>
        <w:ind w:left="284" w:hanging="284"/>
        <w:rPr>
          <w:sz w:val="18"/>
          <w:szCs w:val="18"/>
        </w:rPr>
      </w:pPr>
      <w:r w:rsidRPr="008C59B5">
        <w:rPr>
          <w:sz w:val="18"/>
          <w:szCs w:val="18"/>
          <w:u w:val="single"/>
        </w:rPr>
        <w:fldChar w:fldCharType="end"/>
      </w:r>
      <w:r w:rsidR="008349EC" w:rsidRPr="008C59B5">
        <w:rPr>
          <w:sz w:val="18"/>
          <w:szCs w:val="18"/>
        </w:rPr>
        <w:t>5. Заключение:</w:t>
      </w:r>
    </w:p>
    <w:p w:rsidR="008C59B5" w:rsidRPr="008C59B5" w:rsidRDefault="008349EC" w:rsidP="008349EC">
      <w:pPr>
        <w:rPr>
          <w:sz w:val="18"/>
          <w:szCs w:val="18"/>
        </w:rPr>
      </w:pPr>
      <w:r w:rsidRPr="008C59B5">
        <w:rPr>
          <w:sz w:val="18"/>
          <w:szCs w:val="18"/>
        </w:rPr>
        <w:fldChar w:fldCharType="begin"/>
      </w:r>
      <w:r w:rsidRPr="008C59B5">
        <w:rPr>
          <w:sz w:val="18"/>
          <w:szCs w:val="18"/>
        </w:rPr>
        <w:instrText xml:space="preserve"> DOCVARIABLE  att_zakl_sv \* MERGEFORMAT </w:instrText>
      </w:r>
      <w:r w:rsidRPr="008C59B5">
        <w:rPr>
          <w:sz w:val="18"/>
          <w:szCs w:val="18"/>
        </w:rPr>
        <w:fldChar w:fldCharType="separate"/>
      </w:r>
      <w:r w:rsidR="008C59B5" w:rsidRPr="008C59B5">
        <w:rPr>
          <w:sz w:val="18"/>
          <w:szCs w:val="18"/>
        </w:rPr>
        <w:t>- для 5 рабочих мест №№ 147, 148, 149, 181, 8346.0003 установлен класс(подкласс) условий труда 1;</w:t>
      </w:r>
    </w:p>
    <w:p w:rsidR="008C59B5" w:rsidRPr="008C59B5" w:rsidRDefault="008C59B5" w:rsidP="008349EC">
      <w:pPr>
        <w:rPr>
          <w:sz w:val="18"/>
          <w:szCs w:val="18"/>
        </w:rPr>
      </w:pPr>
      <w:r w:rsidRPr="008C59B5">
        <w:rPr>
          <w:sz w:val="18"/>
          <w:szCs w:val="18"/>
        </w:rPr>
        <w:t>- для рабочего места № 8346.0002 установлен класс(подкласс) условий труда 2;</w:t>
      </w:r>
    </w:p>
    <w:p w:rsidR="008349EC" w:rsidRPr="008C59B5" w:rsidRDefault="008C59B5" w:rsidP="008349EC">
      <w:pPr>
        <w:rPr>
          <w:sz w:val="18"/>
          <w:szCs w:val="18"/>
        </w:rPr>
      </w:pPr>
      <w:r w:rsidRPr="008C59B5">
        <w:rPr>
          <w:sz w:val="18"/>
          <w:szCs w:val="18"/>
        </w:rPr>
        <w:t>- для рабочего места № 155 установлен класс(подкласс) условий труда 3.1.</w:t>
      </w:r>
      <w:r w:rsidR="008349EC" w:rsidRPr="008C59B5">
        <w:rPr>
          <w:sz w:val="18"/>
          <w:szCs w:val="18"/>
        </w:rPr>
        <w:fldChar w:fldCharType="end"/>
      </w:r>
    </w:p>
    <w:p w:rsidR="00085E0A" w:rsidRPr="008C59B5" w:rsidRDefault="00085E0A" w:rsidP="00085E0A">
      <w:pPr>
        <w:rPr>
          <w:b/>
          <w:color w:val="000000"/>
          <w:sz w:val="18"/>
          <w:szCs w:val="18"/>
        </w:rPr>
      </w:pPr>
      <w:r w:rsidRPr="008C59B5">
        <w:rPr>
          <w:sz w:val="18"/>
          <w:szCs w:val="18"/>
        </w:rPr>
        <w:t>Примечание:</w:t>
      </w:r>
    </w:p>
    <w:p w:rsidR="00085E0A" w:rsidRPr="008C59B5" w:rsidRDefault="00085E0A" w:rsidP="00085E0A">
      <w:pPr>
        <w:rPr>
          <w:sz w:val="18"/>
          <w:szCs w:val="18"/>
        </w:rPr>
      </w:pPr>
      <w:r w:rsidRPr="008C59B5">
        <w:rPr>
          <w:color w:val="000000"/>
          <w:sz w:val="18"/>
          <w:szCs w:val="18"/>
        </w:rPr>
        <w:t xml:space="preserve">классы (подклассы) условий труда 1, 2 </w:t>
      </w:r>
      <w:r w:rsidRPr="008C59B5">
        <w:rPr>
          <w:bCs/>
          <w:sz w:val="18"/>
          <w:szCs w:val="18"/>
        </w:rPr>
        <w:t>-</w:t>
      </w:r>
      <w:r w:rsidRPr="008C59B5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085E0A" w:rsidRPr="008C59B5" w:rsidRDefault="00085E0A" w:rsidP="00085E0A">
      <w:pPr>
        <w:rPr>
          <w:color w:val="000000"/>
          <w:sz w:val="18"/>
          <w:szCs w:val="18"/>
        </w:rPr>
      </w:pPr>
      <w:r w:rsidRPr="008C59B5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8C59B5">
        <w:rPr>
          <w:bCs/>
          <w:sz w:val="18"/>
          <w:szCs w:val="18"/>
        </w:rPr>
        <w:t>-</w:t>
      </w:r>
      <w:r w:rsidRPr="008C59B5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Pr="008C59B5">
        <w:rPr>
          <w:color w:val="000000"/>
          <w:sz w:val="18"/>
          <w:szCs w:val="18"/>
        </w:rPr>
        <w:t xml:space="preserve"> </w:t>
      </w:r>
    </w:p>
    <w:p w:rsidR="00085E0A" w:rsidRPr="008C59B5" w:rsidRDefault="00085E0A" w:rsidP="008349EC">
      <w:pPr>
        <w:rPr>
          <w:b/>
          <w:color w:val="000000"/>
          <w:sz w:val="18"/>
          <w:szCs w:val="18"/>
        </w:rPr>
      </w:pPr>
    </w:p>
    <w:p w:rsidR="008349EC" w:rsidRPr="008C59B5" w:rsidRDefault="008349EC" w:rsidP="008349EC">
      <w:pPr>
        <w:rPr>
          <w:b/>
          <w:color w:val="000000"/>
          <w:sz w:val="18"/>
          <w:szCs w:val="18"/>
        </w:rPr>
      </w:pPr>
    </w:p>
    <w:p w:rsidR="008349EC" w:rsidRPr="008C59B5" w:rsidRDefault="008349EC" w:rsidP="008349EC">
      <w:pPr>
        <w:rPr>
          <w:sz w:val="18"/>
          <w:szCs w:val="18"/>
        </w:rPr>
      </w:pPr>
      <w:r w:rsidRPr="008C59B5">
        <w:rPr>
          <w:b/>
          <w:color w:val="000000"/>
          <w:sz w:val="18"/>
          <w:szCs w:val="18"/>
        </w:rPr>
        <w:t>6. Сотрудники организации (лаборатории)</w:t>
      </w:r>
      <w:r w:rsidRPr="008C59B5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349EC" w:rsidRPr="008C59B5" w:rsidTr="008C59B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lastRenderedPageBreak/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8C59B5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8C59B5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8C59B5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8C59B5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8C59B5" w:rsidRDefault="008C59B5" w:rsidP="000327F6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C59B5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8349EC" w:rsidRPr="008C59B5" w:rsidTr="008C59B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349EC" w:rsidRPr="008C59B5" w:rsidRDefault="008C59B5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C59B5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8349EC" w:rsidRPr="008C59B5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49EC" w:rsidRPr="008C59B5" w:rsidRDefault="008C59B5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C59B5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349EC" w:rsidRPr="008C59B5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349EC" w:rsidRPr="008C59B5" w:rsidRDefault="008C59B5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C59B5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349EC" w:rsidRPr="008C59B5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349EC" w:rsidRPr="008C59B5" w:rsidRDefault="008C59B5" w:rsidP="000327F6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C59B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8349EC" w:rsidRPr="008C59B5" w:rsidRDefault="008349EC" w:rsidP="008349EC">
      <w:pPr>
        <w:rPr>
          <w:b/>
          <w:color w:val="000000"/>
          <w:sz w:val="18"/>
          <w:szCs w:val="18"/>
        </w:rPr>
      </w:pPr>
    </w:p>
    <w:p w:rsidR="008349EC" w:rsidRPr="008C59B5" w:rsidRDefault="008349EC" w:rsidP="008349EC">
      <w:pPr>
        <w:rPr>
          <w:b/>
          <w:color w:val="000000"/>
          <w:sz w:val="18"/>
          <w:szCs w:val="18"/>
        </w:rPr>
      </w:pPr>
    </w:p>
    <w:p w:rsidR="008349EC" w:rsidRPr="008C59B5" w:rsidRDefault="008349EC" w:rsidP="008349EC">
      <w:pPr>
        <w:rPr>
          <w:b/>
          <w:color w:val="000000"/>
          <w:sz w:val="18"/>
          <w:szCs w:val="18"/>
        </w:rPr>
      </w:pPr>
      <w:r w:rsidRPr="008C59B5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349EC" w:rsidRPr="008C59B5" w:rsidTr="008C59B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8C59B5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8C59B5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8C59B5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8C59B5" w:rsidRDefault="008C59B5" w:rsidP="000327F6">
            <w:pPr>
              <w:pStyle w:val="a9"/>
              <w:rPr>
                <w:sz w:val="18"/>
                <w:szCs w:val="18"/>
              </w:rPr>
            </w:pPr>
            <w:r w:rsidRPr="008C59B5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8C59B5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8C59B5" w:rsidRDefault="008C59B5" w:rsidP="000327F6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C59B5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8349EC" w:rsidRPr="008C59B5" w:rsidTr="008C59B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349EC" w:rsidRPr="008C59B5" w:rsidRDefault="008C59B5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C59B5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8349EC" w:rsidRPr="008C59B5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49EC" w:rsidRPr="008C59B5" w:rsidRDefault="008C59B5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C59B5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349EC" w:rsidRPr="008C59B5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349EC" w:rsidRPr="008C59B5" w:rsidRDefault="008C59B5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C59B5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349EC" w:rsidRPr="008C59B5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349EC" w:rsidRPr="008C59B5" w:rsidRDefault="008C59B5" w:rsidP="000327F6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C59B5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8C59B5" w:rsidRDefault="00DA676F" w:rsidP="0092676F">
      <w:pPr>
        <w:spacing w:before="120"/>
        <w:rPr>
          <w:sz w:val="18"/>
          <w:szCs w:val="18"/>
        </w:rPr>
      </w:pPr>
    </w:p>
    <w:sectPr w:rsidR="00DA676F" w:rsidRPr="008C59B5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9B5" w:rsidRDefault="008C59B5" w:rsidP="00536EF2">
      <w:pPr>
        <w:pStyle w:val="a8"/>
      </w:pPr>
      <w:r>
        <w:separator/>
      </w:r>
    </w:p>
  </w:endnote>
  <w:endnote w:type="continuationSeparator" w:id="0">
    <w:p w:rsidR="008C59B5" w:rsidRDefault="008C59B5" w:rsidP="00536EF2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B5" w:rsidRDefault="008C59B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855"/>
      <w:gridCol w:w="418"/>
      <w:gridCol w:w="3079"/>
    </w:tblGrid>
    <w:tr w:rsidR="00536EF2" w:rsidTr="000327F6">
      <w:tc>
        <w:tcPr>
          <w:tcW w:w="11855" w:type="dxa"/>
        </w:tcPr>
        <w:p w:rsidR="00536EF2" w:rsidRPr="000327F6" w:rsidRDefault="00E13A86" w:rsidP="00536EF2">
          <w:pPr>
            <w:rPr>
              <w:sz w:val="20"/>
              <w:szCs w:val="20"/>
            </w:rPr>
          </w:pPr>
          <w:r w:rsidRPr="000327F6">
            <w:rPr>
              <w:sz w:val="20"/>
              <w:szCs w:val="20"/>
            </w:rPr>
            <w:t>Сводный протокол проведения исследований (испытаний) и измерений (оценки) тяж</w:t>
          </w:r>
          <w:r w:rsidRPr="000327F6">
            <w:rPr>
              <w:sz w:val="20"/>
              <w:szCs w:val="20"/>
            </w:rPr>
            <w:t>е</w:t>
          </w:r>
          <w:r w:rsidRPr="000327F6">
            <w:rPr>
              <w:sz w:val="20"/>
              <w:szCs w:val="20"/>
            </w:rPr>
            <w:t>сти трудового процесса</w:t>
          </w:r>
        </w:p>
      </w:tc>
      <w:tc>
        <w:tcPr>
          <w:tcW w:w="418" w:type="dxa"/>
        </w:tcPr>
        <w:p w:rsidR="00536EF2" w:rsidRPr="000327F6" w:rsidRDefault="00536EF2" w:rsidP="000327F6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079" w:type="dxa"/>
        </w:tcPr>
        <w:p w:rsidR="00536EF2" w:rsidRPr="000327F6" w:rsidRDefault="00536EF2" w:rsidP="000327F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0327F6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0327F6">
            <w:rPr>
              <w:rStyle w:val="ae"/>
              <w:sz w:val="20"/>
              <w:szCs w:val="20"/>
              <w:lang w:val="ru-RU"/>
            </w:rPr>
            <w:fldChar w:fldCharType="begin"/>
          </w:r>
          <w:r w:rsidRPr="000327F6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0327F6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8C59B5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0327F6">
            <w:rPr>
              <w:rStyle w:val="ae"/>
              <w:sz w:val="20"/>
              <w:szCs w:val="20"/>
              <w:lang w:val="ru-RU"/>
            </w:rPr>
            <w:fldChar w:fldCharType="end"/>
          </w:r>
          <w:r w:rsidRPr="000327F6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8C59B5" w:rsidRPr="008C59B5">
              <w:rPr>
                <w:rStyle w:val="ae"/>
                <w:noProof/>
                <w:sz w:val="20"/>
                <w:lang w:val="ru-RU"/>
              </w:rPr>
              <w:t>9</w:t>
            </w:r>
          </w:fldSimple>
          <w:r w:rsidRPr="000327F6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36EF2" w:rsidRPr="00536EF2" w:rsidRDefault="00E13A86">
    <w:pPr>
      <w:pStyle w:val="ac"/>
      <w:rPr>
        <w:sz w:val="8"/>
        <w:szCs w:val="8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B5" w:rsidRDefault="008C59B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9B5" w:rsidRDefault="008C59B5" w:rsidP="00536EF2">
      <w:pPr>
        <w:pStyle w:val="a8"/>
      </w:pPr>
      <w:r>
        <w:separator/>
      </w:r>
    </w:p>
  </w:footnote>
  <w:footnote w:type="continuationSeparator" w:id="0">
    <w:p w:rsidR="008C59B5" w:rsidRDefault="008C59B5" w:rsidP="00536EF2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B5" w:rsidRDefault="008C59B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B5" w:rsidRDefault="008C59B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B5" w:rsidRDefault="008C59B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5 рабочих мест №№ 147, 148, 149, 181, 8346.0003 установлен класс(подкласс) условий труда 1;_x000D_- для рабочего места № 8346.0002 установлен класс(подкласс) условий труда 2;_x000D_- для рабочего места № 155 установлен класс(подкласс) условий труда 3.1."/>
    <w:docVar w:name="att_zakl2_sv" w:val="- фактический уровень вредного фактора соответствует гигиеническим нормативам на рабочих местах № 8346.0002, 147, 148, 149, 181, 8346.0003;_x000D_- фактический уровень вредного фактора не соответствует гигиеническим нормативам на рабочих местах № 15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Тяжесть"/>
    <w:docVar w:name="facid" w:val="13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40F8EE55351743AAA23A64BFB685F9F3@3105@07.04.2022@06.04.2023~3BE14EC1928C40089A2B64A3CA4D3E73@4569@15.04.2022@14.04.2023~B376A93060D34DED9C69A89709F77EDF@275@11.10.2022@10.10.2023~5EE8E85F17A6474995B3B8384B70914A@7326@11.03.2022@10.03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327F6"/>
    <w:rsid w:val="00066CCC"/>
    <w:rsid w:val="00085E0A"/>
    <w:rsid w:val="000A1ECD"/>
    <w:rsid w:val="000F712C"/>
    <w:rsid w:val="001A3AC6"/>
    <w:rsid w:val="001D51DA"/>
    <w:rsid w:val="00250F38"/>
    <w:rsid w:val="002A5F03"/>
    <w:rsid w:val="002F399D"/>
    <w:rsid w:val="00322F53"/>
    <w:rsid w:val="003D2BEE"/>
    <w:rsid w:val="004017DE"/>
    <w:rsid w:val="00473628"/>
    <w:rsid w:val="004A5A0C"/>
    <w:rsid w:val="004D2E19"/>
    <w:rsid w:val="004F10DC"/>
    <w:rsid w:val="00510F6E"/>
    <w:rsid w:val="00536EF2"/>
    <w:rsid w:val="005F3CED"/>
    <w:rsid w:val="00602E64"/>
    <w:rsid w:val="006174CD"/>
    <w:rsid w:val="006523AF"/>
    <w:rsid w:val="00663B4C"/>
    <w:rsid w:val="006F2DA3"/>
    <w:rsid w:val="00832901"/>
    <w:rsid w:val="008349EC"/>
    <w:rsid w:val="008717B5"/>
    <w:rsid w:val="008C59B5"/>
    <w:rsid w:val="009203E4"/>
    <w:rsid w:val="0092676F"/>
    <w:rsid w:val="00944930"/>
    <w:rsid w:val="009B3A03"/>
    <w:rsid w:val="00AC50FB"/>
    <w:rsid w:val="00AD290F"/>
    <w:rsid w:val="00AE63C4"/>
    <w:rsid w:val="00B1739E"/>
    <w:rsid w:val="00B60900"/>
    <w:rsid w:val="00B70FA8"/>
    <w:rsid w:val="00B7383C"/>
    <w:rsid w:val="00B81FF1"/>
    <w:rsid w:val="00BB7CA2"/>
    <w:rsid w:val="00BD071D"/>
    <w:rsid w:val="00CD2E4D"/>
    <w:rsid w:val="00D26AA3"/>
    <w:rsid w:val="00D93EA3"/>
    <w:rsid w:val="00DA676F"/>
    <w:rsid w:val="00DD6BA5"/>
    <w:rsid w:val="00DE4519"/>
    <w:rsid w:val="00E13A86"/>
    <w:rsid w:val="00E27C3A"/>
    <w:rsid w:val="00E5397E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36EF2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36EF2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536EF2"/>
  </w:style>
  <w:style w:type="paragraph" w:customStyle="1" w:styleId="af">
    <w:name w:val="Подписи"/>
    <w:basedOn w:val="a"/>
    <w:rsid w:val="00DD6BA5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E13A8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8C59B5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9</Pages>
  <Words>2854</Words>
  <Characters>16273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19089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att-support.ru</dc:creator>
  <cp:keywords/>
  <dc:description/>
  <cp:lastModifiedBy>o.yagovceva</cp:lastModifiedBy>
  <cp:revision>1</cp:revision>
  <dcterms:created xsi:type="dcterms:W3CDTF">2023-02-06T07:16:00Z</dcterms:created>
  <dcterms:modified xsi:type="dcterms:W3CDTF">2023-02-06T07:17:00Z</dcterms:modified>
</cp:coreProperties>
</file>