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865262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5262" w:rsidRPr="00865262" w:rsidRDefault="00865262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865262" w:rsidRDefault="00865262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865262">
              <w:rPr>
                <w:color w:val="000000"/>
                <w:sz w:val="18"/>
                <w:szCs w:val="18"/>
              </w:rPr>
              <w:t>о</w:t>
            </w:r>
            <w:r w:rsidRPr="00865262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865262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65262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65262">
              <w:rPr>
                <w:color w:val="000000"/>
                <w:sz w:val="18"/>
                <w:szCs w:val="18"/>
              </w:rPr>
              <w:t xml:space="preserve"> </w:t>
            </w:r>
            <w:r w:rsidRPr="0086526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6526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6526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865262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65262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865262">
              <w:rPr>
                <w:color w:val="000000"/>
                <w:sz w:val="18"/>
                <w:szCs w:val="18"/>
              </w:rPr>
              <w:t>к</w:t>
            </w:r>
            <w:r w:rsidRPr="0086526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65262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65262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865262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65262" w:rsidRDefault="00865262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65262" w:rsidRDefault="00865262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865262" w:rsidRDefault="00865262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865262" w:rsidRDefault="004017DE" w:rsidP="004017DE">
      <w:pPr>
        <w:pStyle w:val="1"/>
        <w:rPr>
          <w:sz w:val="18"/>
          <w:szCs w:val="18"/>
        </w:rPr>
      </w:pPr>
    </w:p>
    <w:p w:rsidR="00DA676F" w:rsidRPr="00865262" w:rsidRDefault="00DE4519">
      <w:pPr>
        <w:jc w:val="center"/>
        <w:rPr>
          <w:b/>
          <w:sz w:val="18"/>
          <w:szCs w:val="18"/>
        </w:rPr>
      </w:pPr>
      <w:r w:rsidRPr="00865262">
        <w:rPr>
          <w:b/>
          <w:sz w:val="18"/>
          <w:szCs w:val="18"/>
        </w:rPr>
        <w:t xml:space="preserve">СВОДНЫЙ </w:t>
      </w:r>
      <w:r w:rsidR="00DA676F" w:rsidRPr="00865262">
        <w:rPr>
          <w:b/>
          <w:sz w:val="18"/>
          <w:szCs w:val="18"/>
        </w:rPr>
        <w:t>ПРОТОКОЛ</w:t>
      </w:r>
      <w:r w:rsidRPr="00865262">
        <w:rPr>
          <w:b/>
          <w:sz w:val="18"/>
          <w:szCs w:val="18"/>
        </w:rPr>
        <w:br/>
      </w:r>
      <w:r w:rsidR="004017DE" w:rsidRPr="00865262">
        <w:rPr>
          <w:b/>
          <w:sz w:val="18"/>
          <w:szCs w:val="18"/>
        </w:rPr>
        <w:t>проведения измерений</w:t>
      </w:r>
      <w:r w:rsidR="003C67F1" w:rsidRPr="00865262">
        <w:rPr>
          <w:b/>
          <w:sz w:val="18"/>
          <w:szCs w:val="18"/>
        </w:rPr>
        <w:t xml:space="preserve"> (оценки)</w:t>
      </w:r>
      <w:r w:rsidR="004017DE" w:rsidRPr="00865262">
        <w:rPr>
          <w:b/>
          <w:sz w:val="18"/>
          <w:szCs w:val="18"/>
        </w:rPr>
        <w:t xml:space="preserve"> </w:t>
      </w:r>
      <w:r w:rsidR="00B33A3C" w:rsidRPr="00865262">
        <w:rPr>
          <w:b/>
          <w:sz w:val="18"/>
          <w:szCs w:val="18"/>
        </w:rPr>
        <w:t>микроклимата</w:t>
      </w:r>
      <w:r w:rsidR="00DA676F" w:rsidRPr="00865262">
        <w:rPr>
          <w:b/>
          <w:sz w:val="18"/>
          <w:szCs w:val="18"/>
        </w:rPr>
        <w:t xml:space="preserve"> </w:t>
      </w:r>
    </w:p>
    <w:p w:rsidR="00DA676F" w:rsidRPr="00865262" w:rsidRDefault="00DA676F">
      <w:pPr>
        <w:jc w:val="center"/>
        <w:rPr>
          <w:sz w:val="18"/>
          <w:szCs w:val="18"/>
        </w:rPr>
      </w:pPr>
      <w:r w:rsidRPr="00865262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1B5973" w:rsidRPr="00865262" w:rsidTr="001B59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973" w:rsidRPr="00865262" w:rsidRDefault="001B5973" w:rsidP="001B5973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B5973" w:rsidRPr="00865262" w:rsidRDefault="00865262" w:rsidP="001B59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865262">
              <w:rPr>
                <w:bCs/>
                <w:color w:val="000000"/>
                <w:sz w:val="18"/>
                <w:szCs w:val="18"/>
              </w:rPr>
              <w:t>8299 - М</w:t>
            </w:r>
          </w:p>
        </w:tc>
        <w:tc>
          <w:tcPr>
            <w:tcW w:w="195" w:type="dxa"/>
            <w:vAlign w:val="bottom"/>
          </w:tcPr>
          <w:p w:rsidR="001B5973" w:rsidRPr="00865262" w:rsidRDefault="001B5973" w:rsidP="001B597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5973" w:rsidRPr="00865262" w:rsidRDefault="001B5973" w:rsidP="001B59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865262" w:rsidRPr="00865262">
                <w:rPr>
                  <w:bCs/>
                  <w:sz w:val="18"/>
                  <w:szCs w:val="18"/>
                </w:rPr>
                <w:t>20.01.2023</w:t>
              </w:r>
            </w:fldSimple>
          </w:p>
        </w:tc>
      </w:tr>
      <w:tr w:rsidR="001B5973" w:rsidRPr="00865262" w:rsidTr="001B597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973" w:rsidRPr="00865262" w:rsidRDefault="001B5973" w:rsidP="001B597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1B5973" w:rsidRPr="00865262" w:rsidRDefault="001B5973" w:rsidP="001B5973">
            <w:pPr>
              <w:pStyle w:val="af"/>
              <w:rPr>
                <w:bCs/>
                <w:sz w:val="18"/>
                <w:szCs w:val="18"/>
              </w:rPr>
            </w:pPr>
            <w:r w:rsidRPr="00865262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1B5973" w:rsidRPr="00865262" w:rsidRDefault="001B5973" w:rsidP="001B5973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5973" w:rsidRPr="00865262" w:rsidRDefault="001B5973" w:rsidP="001B5973">
            <w:pPr>
              <w:pStyle w:val="af"/>
              <w:rPr>
                <w:bCs/>
                <w:sz w:val="18"/>
                <w:szCs w:val="18"/>
              </w:rPr>
            </w:pPr>
            <w:r w:rsidRPr="00865262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865262" w:rsidRDefault="004017DE" w:rsidP="004017DE">
      <w:pPr>
        <w:pStyle w:val="a7"/>
        <w:rPr>
          <w:sz w:val="18"/>
          <w:szCs w:val="18"/>
        </w:rPr>
      </w:pPr>
      <w:r w:rsidRPr="00865262">
        <w:rPr>
          <w:sz w:val="18"/>
          <w:szCs w:val="18"/>
        </w:rPr>
        <w:t>1. Сведения о работодателе:</w:t>
      </w:r>
    </w:p>
    <w:p w:rsidR="004017DE" w:rsidRPr="00865262" w:rsidRDefault="00A571D8" w:rsidP="004017DE">
      <w:pPr>
        <w:rPr>
          <w:sz w:val="18"/>
          <w:szCs w:val="18"/>
        </w:rPr>
      </w:pPr>
      <w:r w:rsidRPr="00865262">
        <w:rPr>
          <w:sz w:val="18"/>
          <w:szCs w:val="18"/>
        </w:rPr>
        <w:t>1</w:t>
      </w:r>
      <w:r w:rsidR="004017DE" w:rsidRPr="00865262">
        <w:rPr>
          <w:sz w:val="18"/>
          <w:szCs w:val="18"/>
        </w:rPr>
        <w:t>.1. Наименование работодателя:</w:t>
      </w:r>
      <w:r w:rsidR="004017DE" w:rsidRPr="00865262">
        <w:rPr>
          <w:rStyle w:val="aa"/>
          <w:sz w:val="18"/>
          <w:szCs w:val="18"/>
        </w:rPr>
        <w:t xml:space="preserve"> </w:t>
      </w:r>
      <w:fldSimple w:instr=" DOCVARIABLE rbtd_name \* MERGEFORMAT ">
        <w:r w:rsidR="00865262" w:rsidRPr="00865262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865262" w:rsidRPr="00865262">
          <w:rPr>
            <w:rStyle w:val="aa"/>
            <w:sz w:val="18"/>
            <w:szCs w:val="18"/>
          </w:rPr>
          <w:t>о</w:t>
        </w:r>
        <w:r w:rsidR="00865262" w:rsidRPr="00865262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865262">
        <w:rPr>
          <w:rStyle w:val="aa"/>
          <w:sz w:val="18"/>
          <w:szCs w:val="18"/>
        </w:rPr>
        <w:t> </w:t>
      </w:r>
    </w:p>
    <w:p w:rsidR="004017DE" w:rsidRPr="00865262" w:rsidRDefault="00A571D8" w:rsidP="004017DE">
      <w:pPr>
        <w:rPr>
          <w:sz w:val="18"/>
          <w:szCs w:val="18"/>
        </w:rPr>
      </w:pPr>
      <w:r w:rsidRPr="00865262">
        <w:rPr>
          <w:sz w:val="18"/>
          <w:szCs w:val="18"/>
        </w:rPr>
        <w:t>1</w:t>
      </w:r>
      <w:r w:rsidR="004017DE" w:rsidRPr="00865262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865262">
        <w:rPr>
          <w:rStyle w:val="aa"/>
          <w:sz w:val="18"/>
          <w:szCs w:val="18"/>
        </w:rPr>
        <w:t xml:space="preserve"> </w:t>
      </w:r>
      <w:fldSimple w:instr=" DOCVARIABLE rbtd_adr \* MERGEFORMAT ">
        <w:r w:rsidR="00865262" w:rsidRPr="00865262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865262">
        <w:rPr>
          <w:rStyle w:val="aa"/>
          <w:sz w:val="18"/>
          <w:szCs w:val="18"/>
        </w:rPr>
        <w:t> </w:t>
      </w:r>
    </w:p>
    <w:p w:rsidR="003C67F1" w:rsidRPr="00865262" w:rsidRDefault="003C67F1" w:rsidP="003C67F1">
      <w:pPr>
        <w:pStyle w:val="a7"/>
        <w:rPr>
          <w:sz w:val="18"/>
          <w:szCs w:val="18"/>
        </w:rPr>
      </w:pPr>
      <w:r w:rsidRPr="00865262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3C67F1" w:rsidRPr="00865262" w:rsidTr="008C1C84">
        <w:trPr>
          <w:jc w:val="center"/>
        </w:trPr>
        <w:tc>
          <w:tcPr>
            <w:tcW w:w="4483" w:type="dxa"/>
            <w:vAlign w:val="center"/>
          </w:tcPr>
          <w:p w:rsidR="003C67F1" w:rsidRPr="00865262" w:rsidRDefault="003C67F1" w:rsidP="008C1C84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86526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3C67F1" w:rsidRPr="00865262" w:rsidRDefault="003C67F1" w:rsidP="008C1C84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86526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3C67F1" w:rsidRPr="00865262" w:rsidRDefault="003C67F1" w:rsidP="008C1C84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865262">
              <w:rPr>
                <w:sz w:val="18"/>
                <w:szCs w:val="18"/>
              </w:rPr>
              <w:t>№ свидетельс</w:t>
            </w:r>
            <w:r w:rsidRPr="00865262">
              <w:rPr>
                <w:sz w:val="18"/>
                <w:szCs w:val="18"/>
              </w:rPr>
              <w:t>т</w:t>
            </w:r>
            <w:r w:rsidRPr="00865262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3C67F1" w:rsidRPr="00865262" w:rsidRDefault="003C67F1" w:rsidP="008C1C84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865262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3C67F1" w:rsidRPr="00865262" w:rsidRDefault="003C67F1" w:rsidP="008C1C84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865262">
              <w:rPr>
                <w:sz w:val="18"/>
                <w:szCs w:val="18"/>
              </w:rPr>
              <w:t>Погрешность измерения</w:t>
            </w:r>
          </w:p>
        </w:tc>
      </w:tr>
      <w:tr w:rsidR="00865262" w:rsidRPr="00865262" w:rsidTr="008C1C84">
        <w:trPr>
          <w:jc w:val="center"/>
        </w:trPr>
        <w:tc>
          <w:tcPr>
            <w:tcW w:w="4483" w:type="dxa"/>
            <w:vAlign w:val="center"/>
          </w:tcPr>
          <w:p w:rsidR="00865262" w:rsidRPr="00865262" w:rsidRDefault="00865262" w:rsidP="00865262">
            <w:pPr>
              <w:pStyle w:val="a9"/>
              <w:jc w:val="left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измеритель параметров микроклимата Мете</w:t>
            </w:r>
            <w:r w:rsidRPr="00865262">
              <w:rPr>
                <w:sz w:val="18"/>
                <w:szCs w:val="18"/>
              </w:rPr>
              <w:t>о</w:t>
            </w:r>
            <w:r w:rsidRPr="00865262">
              <w:rPr>
                <w:sz w:val="18"/>
                <w:szCs w:val="18"/>
              </w:rPr>
              <w:t xml:space="preserve">скоп-М + зонд для определения THC индекса </w:t>
            </w:r>
          </w:p>
        </w:tc>
        <w:tc>
          <w:tcPr>
            <w:tcW w:w="1276" w:type="dxa"/>
            <w:vAlign w:val="center"/>
          </w:tcPr>
          <w:p w:rsidR="00865262" w:rsidRPr="00865262" w:rsidRDefault="00865262" w:rsidP="008C1C84">
            <w:pPr>
              <w:pStyle w:val="a9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123814</w:t>
            </w:r>
          </w:p>
        </w:tc>
        <w:tc>
          <w:tcPr>
            <w:tcW w:w="1442" w:type="dxa"/>
            <w:vAlign w:val="center"/>
          </w:tcPr>
          <w:p w:rsidR="00865262" w:rsidRPr="00865262" w:rsidRDefault="00865262" w:rsidP="008C1C84">
            <w:pPr>
              <w:pStyle w:val="a9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С-М/11-03-2022/139457110</w:t>
            </w:r>
          </w:p>
        </w:tc>
        <w:tc>
          <w:tcPr>
            <w:tcW w:w="1275" w:type="dxa"/>
            <w:vAlign w:val="center"/>
          </w:tcPr>
          <w:p w:rsidR="00865262" w:rsidRPr="00865262" w:rsidRDefault="00865262" w:rsidP="008C1C84">
            <w:pPr>
              <w:pStyle w:val="a9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10.03.2024</w:t>
            </w:r>
          </w:p>
        </w:tc>
        <w:tc>
          <w:tcPr>
            <w:tcW w:w="1418" w:type="dxa"/>
            <w:vAlign w:val="center"/>
          </w:tcPr>
          <w:p w:rsidR="00865262" w:rsidRPr="00865262" w:rsidRDefault="00865262" w:rsidP="008C1C84">
            <w:pPr>
              <w:pStyle w:val="a9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±0,2 0С; ±3 %; ±(0,05+0,05V); ± 0,13 кПа</w:t>
            </w:r>
          </w:p>
        </w:tc>
      </w:tr>
    </w:tbl>
    <w:p w:rsidR="003C67F1" w:rsidRPr="00865262" w:rsidRDefault="003C67F1" w:rsidP="003C67F1">
      <w:pPr>
        <w:pStyle w:val="a7"/>
        <w:rPr>
          <w:sz w:val="18"/>
          <w:szCs w:val="18"/>
        </w:rPr>
      </w:pPr>
      <w:r w:rsidRPr="00865262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3C67F1" w:rsidRPr="00865262" w:rsidTr="00865262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3C67F1" w:rsidRPr="00865262" w:rsidRDefault="003C67F1" w:rsidP="008C1C84">
            <w:pPr>
              <w:jc w:val="center"/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3C67F1" w:rsidRPr="00865262" w:rsidRDefault="003C67F1" w:rsidP="008C1C84">
            <w:pPr>
              <w:jc w:val="center"/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865262" w:rsidRPr="00865262" w:rsidTr="00865262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5262" w:rsidRPr="00865262" w:rsidRDefault="00865262" w:rsidP="00865262">
            <w:pPr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865262" w:rsidRPr="00865262" w:rsidRDefault="00865262" w:rsidP="00865262">
            <w:pPr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>Измеритель параметров микроклимата Метеоскоп-М  Руководство по эксплуатации  БВЕК.43 1110.04 РЭ</w:t>
            </w:r>
          </w:p>
        </w:tc>
      </w:tr>
      <w:tr w:rsidR="00865262" w:rsidRPr="00865262" w:rsidTr="00865262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5262" w:rsidRPr="00865262" w:rsidRDefault="00865262" w:rsidP="00865262">
            <w:pPr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865262" w:rsidRPr="00865262" w:rsidRDefault="00865262" w:rsidP="00865262">
            <w:pPr>
              <w:rPr>
                <w:color w:val="000000"/>
                <w:sz w:val="18"/>
                <w:szCs w:val="18"/>
              </w:rPr>
            </w:pPr>
            <w:r w:rsidRPr="00865262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865262">
              <w:rPr>
                <w:color w:val="000000"/>
                <w:sz w:val="18"/>
                <w:szCs w:val="18"/>
              </w:rPr>
              <w:t>е</w:t>
            </w:r>
            <w:r w:rsidRPr="00865262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865262">
              <w:rPr>
                <w:color w:val="000000"/>
                <w:sz w:val="18"/>
                <w:szCs w:val="18"/>
              </w:rPr>
              <w:t>е</w:t>
            </w:r>
            <w:r w:rsidRPr="00865262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865262" w:rsidRPr="00865262" w:rsidRDefault="00B1739E" w:rsidP="00865262">
      <w:pPr>
        <w:ind w:left="284" w:hanging="284"/>
        <w:rPr>
          <w:sz w:val="18"/>
          <w:szCs w:val="18"/>
          <w:lang w:eastAsia="ru-RU"/>
        </w:rPr>
      </w:pPr>
      <w:r w:rsidRPr="00865262">
        <w:rPr>
          <w:b/>
          <w:sz w:val="18"/>
          <w:szCs w:val="18"/>
        </w:rPr>
        <w:t>4</w:t>
      </w:r>
      <w:r w:rsidR="00DA676F" w:rsidRPr="00865262">
        <w:rPr>
          <w:b/>
          <w:sz w:val="18"/>
          <w:szCs w:val="18"/>
        </w:rPr>
        <w:t>.</w:t>
      </w:r>
      <w:r w:rsidR="00DA676F" w:rsidRPr="00865262">
        <w:rPr>
          <w:sz w:val="18"/>
          <w:szCs w:val="18"/>
        </w:rPr>
        <w:t xml:space="preserve"> </w:t>
      </w:r>
      <w:r w:rsidR="00DA676F" w:rsidRPr="00865262">
        <w:rPr>
          <w:b/>
          <w:sz w:val="18"/>
          <w:szCs w:val="18"/>
        </w:rPr>
        <w:t>Фактические и нормативные знач</w:t>
      </w:r>
      <w:r w:rsidR="00DA676F" w:rsidRPr="00865262">
        <w:rPr>
          <w:b/>
          <w:sz w:val="18"/>
          <w:szCs w:val="18"/>
        </w:rPr>
        <w:t>е</w:t>
      </w:r>
      <w:r w:rsidR="00DA676F" w:rsidRPr="00865262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865262" w:rsidRPr="00865262">
        <w:rPr>
          <w:sz w:val="18"/>
          <w:szCs w:val="18"/>
          <w:u w:val="single"/>
        </w:rPr>
        <w:fldChar w:fldCharType="begin"/>
      </w:r>
      <w:r w:rsidR="00865262" w:rsidRPr="00865262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8201-8300\\ARMv51_files\\sv_prot_52.xml" \! \t "C:\\Program Files (x86)\\Аттестация-5.1\\xsl\\sv_prot\\factor11.xsl"  \* MERGEFORMAT </w:instrText>
      </w:r>
      <w:r w:rsidR="00865262" w:rsidRPr="00865262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619"/>
        <w:gridCol w:w="3613"/>
        <w:gridCol w:w="1136"/>
        <w:gridCol w:w="1342"/>
        <w:gridCol w:w="1342"/>
        <w:gridCol w:w="1136"/>
        <w:gridCol w:w="1136"/>
      </w:tblGrid>
      <w:tr w:rsidR="00865262" w:rsidRPr="00865262" w:rsidTr="00865262">
        <w:trPr>
          <w:divId w:val="493179265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Наименование рабочего места, рабочей з</w:t>
            </w:r>
            <w:r w:rsidRPr="00865262">
              <w:rPr>
                <w:sz w:val="18"/>
                <w:szCs w:val="18"/>
              </w:rPr>
              <w:t>о</w:t>
            </w:r>
            <w:r w:rsidRPr="00865262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Дата оце</w:t>
            </w:r>
            <w:r w:rsidRPr="00865262">
              <w:rPr>
                <w:sz w:val="18"/>
                <w:szCs w:val="18"/>
              </w:rPr>
              <w:t>н</w:t>
            </w:r>
            <w:r w:rsidRPr="00865262">
              <w:rPr>
                <w:sz w:val="18"/>
                <w:szCs w:val="18"/>
              </w:rPr>
              <w:t>ки (измер</w:t>
            </w:r>
            <w:r w:rsidRPr="00865262">
              <w:rPr>
                <w:sz w:val="18"/>
                <w:szCs w:val="18"/>
              </w:rPr>
              <w:t>е</w:t>
            </w:r>
            <w:r w:rsidRPr="00865262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Факт. ур</w:t>
            </w:r>
            <w:r w:rsidRPr="00865262">
              <w:rPr>
                <w:sz w:val="18"/>
                <w:szCs w:val="18"/>
              </w:rPr>
              <w:t>о</w:t>
            </w:r>
            <w:r w:rsidRPr="00865262">
              <w:rPr>
                <w:sz w:val="18"/>
                <w:szCs w:val="18"/>
              </w:rPr>
              <w:t>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Класс усл</w:t>
            </w:r>
            <w:r w:rsidRPr="00865262">
              <w:rPr>
                <w:sz w:val="18"/>
                <w:szCs w:val="18"/>
              </w:rPr>
              <w:t>о</w:t>
            </w:r>
            <w:r w:rsidRPr="00865262">
              <w:rPr>
                <w:sz w:val="18"/>
                <w:szCs w:val="18"/>
              </w:rPr>
              <w:t>вий тр</w:t>
            </w:r>
            <w:r w:rsidRPr="00865262">
              <w:rPr>
                <w:sz w:val="18"/>
                <w:szCs w:val="18"/>
              </w:rPr>
              <w:t>у</w:t>
            </w:r>
            <w:r w:rsidRPr="00865262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Время во</w:t>
            </w:r>
            <w:r w:rsidRPr="00865262">
              <w:rPr>
                <w:sz w:val="18"/>
                <w:szCs w:val="18"/>
              </w:rPr>
              <w:t>з</w:t>
            </w:r>
            <w:r w:rsidRPr="00865262">
              <w:rPr>
                <w:sz w:val="18"/>
                <w:szCs w:val="18"/>
              </w:rPr>
              <w:t>действия, %</w:t>
            </w:r>
          </w:p>
        </w:tc>
      </w:tr>
      <w:tr w:rsidR="00865262" w:rsidRPr="00865262" w:rsidTr="00865262">
        <w:trPr>
          <w:divId w:val="49317926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Ильинская УБ</w:t>
            </w:r>
          </w:p>
        </w:tc>
      </w:tr>
      <w:tr w:rsidR="00865262" w:rsidRPr="00865262" w:rsidTr="00865262">
        <w:trPr>
          <w:divId w:val="49317926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Отделение скорой медицинской помощи</w:t>
            </w:r>
          </w:p>
        </w:tc>
      </w:tr>
      <w:tr w:rsidR="00865262" w:rsidRPr="00865262" w:rsidTr="00865262">
        <w:trPr>
          <w:divId w:val="4931792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b/>
                <w:bCs/>
                <w:sz w:val="18"/>
                <w:szCs w:val="18"/>
              </w:rPr>
            </w:pPr>
            <w:r w:rsidRPr="00865262">
              <w:rPr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865262">
              <w:rPr>
                <w:b/>
                <w:bCs/>
                <w:sz w:val="18"/>
                <w:szCs w:val="18"/>
              </w:rPr>
              <w:t>Фельдшер скорой медицинской п</w:t>
            </w:r>
            <w:r w:rsidRPr="00865262">
              <w:rPr>
                <w:b/>
                <w:bCs/>
                <w:sz w:val="18"/>
                <w:szCs w:val="18"/>
              </w:rPr>
              <w:t>о</w:t>
            </w:r>
            <w:r w:rsidRPr="00865262">
              <w:rPr>
                <w:b/>
                <w:bCs/>
                <w:sz w:val="18"/>
                <w:szCs w:val="18"/>
              </w:rPr>
              <w:t>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b/>
                <w:bCs/>
                <w:sz w:val="18"/>
                <w:szCs w:val="18"/>
              </w:rPr>
            </w:pPr>
            <w:r w:rsidRPr="00865262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b/>
                <w:bCs/>
                <w:sz w:val="18"/>
                <w:szCs w:val="18"/>
              </w:rPr>
            </w:pPr>
            <w:r w:rsidRPr="0086526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5262" w:rsidRPr="00865262" w:rsidTr="00865262">
        <w:trPr>
          <w:divId w:val="493179265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i/>
                <w:iCs/>
                <w:sz w:val="18"/>
                <w:szCs w:val="18"/>
              </w:rPr>
            </w:pPr>
            <w:r w:rsidRPr="00865262">
              <w:rPr>
                <w:i/>
                <w:iCs/>
                <w:sz w:val="18"/>
                <w:szCs w:val="18"/>
              </w:rPr>
              <w:t>Автомобиль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i/>
                <w:iCs/>
                <w:sz w:val="18"/>
                <w:szCs w:val="18"/>
              </w:rPr>
            </w:pPr>
            <w:r w:rsidRPr="00865262">
              <w:rPr>
                <w:i/>
                <w:iCs/>
                <w:sz w:val="18"/>
                <w:szCs w:val="18"/>
              </w:rPr>
              <w:t>Категория - IIа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i/>
                <w:iCs/>
                <w:sz w:val="18"/>
                <w:szCs w:val="18"/>
              </w:rPr>
            </w:pPr>
            <w:r w:rsidRPr="00865262">
              <w:rPr>
                <w:i/>
                <w:iCs/>
                <w:sz w:val="18"/>
                <w:szCs w:val="18"/>
              </w:rPr>
              <w:t>10</w:t>
            </w:r>
          </w:p>
        </w:tc>
      </w:tr>
      <w:tr w:rsidR="00865262" w:rsidRPr="00865262" w:rsidTr="00865262">
        <w:trPr>
          <w:divId w:val="4931792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Температура воздуха (h-0.1 м), 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18.1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18.9-17.0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</w:tr>
      <w:tr w:rsidR="00865262" w:rsidRPr="00865262" w:rsidTr="00865262">
        <w:trPr>
          <w:divId w:val="4931792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Температура воздуха (h-1.5 м), 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18.3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18.9-17.0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</w:tr>
      <w:tr w:rsidR="00865262" w:rsidRPr="00865262" w:rsidTr="00865262">
        <w:trPr>
          <w:divId w:val="4931792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Скорость движения воздуха (h-0.1), м/с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≤0.1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</w:tr>
      <w:tr w:rsidR="00865262" w:rsidRPr="00865262" w:rsidTr="00865262">
        <w:trPr>
          <w:divId w:val="4931792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Скорость движения воздуха (h-1.5 м), м/с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≤0.1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</w:tr>
      <w:tr w:rsidR="00865262" w:rsidRPr="00865262" w:rsidTr="00865262">
        <w:trPr>
          <w:divId w:val="4931792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Относительная влажность воздуха, 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15-75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5262" w:rsidRPr="00865262" w:rsidRDefault="0086526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C67F1" w:rsidRPr="00865262" w:rsidRDefault="00865262" w:rsidP="00865262">
      <w:pPr>
        <w:ind w:left="284" w:hanging="284"/>
        <w:rPr>
          <w:sz w:val="18"/>
          <w:szCs w:val="18"/>
        </w:rPr>
      </w:pPr>
      <w:r w:rsidRPr="00865262">
        <w:rPr>
          <w:sz w:val="18"/>
          <w:szCs w:val="18"/>
          <w:u w:val="single"/>
        </w:rPr>
        <w:fldChar w:fldCharType="end"/>
      </w:r>
      <w:r w:rsidR="003C67F1" w:rsidRPr="00865262">
        <w:rPr>
          <w:sz w:val="18"/>
          <w:szCs w:val="18"/>
        </w:rPr>
        <w:t>5. Заключение:</w:t>
      </w:r>
    </w:p>
    <w:p w:rsidR="003C67F1" w:rsidRPr="00865262" w:rsidRDefault="003C67F1" w:rsidP="003C67F1">
      <w:pPr>
        <w:rPr>
          <w:sz w:val="18"/>
          <w:szCs w:val="18"/>
        </w:rPr>
      </w:pPr>
      <w:fldSimple w:instr=" DOCVARIABLE  att_zakl_sv \* MERGEFORMAT ">
        <w:r w:rsidR="00865262" w:rsidRPr="00865262">
          <w:rPr>
            <w:sz w:val="18"/>
            <w:szCs w:val="18"/>
          </w:rPr>
          <w:t>- для рабочего места № 135 установлен класс(подкласс) условий труда 2.</w:t>
        </w:r>
      </w:fldSimple>
    </w:p>
    <w:p w:rsidR="004573DA" w:rsidRPr="00865262" w:rsidRDefault="004573DA" w:rsidP="004573DA">
      <w:pPr>
        <w:rPr>
          <w:b/>
          <w:color w:val="000000"/>
          <w:sz w:val="18"/>
          <w:szCs w:val="18"/>
        </w:rPr>
      </w:pPr>
      <w:r w:rsidRPr="00865262">
        <w:rPr>
          <w:sz w:val="18"/>
          <w:szCs w:val="18"/>
        </w:rPr>
        <w:t>Примечание:</w:t>
      </w:r>
    </w:p>
    <w:p w:rsidR="004573DA" w:rsidRPr="00865262" w:rsidRDefault="004573DA" w:rsidP="004573DA">
      <w:pPr>
        <w:rPr>
          <w:sz w:val="18"/>
          <w:szCs w:val="18"/>
        </w:rPr>
      </w:pPr>
      <w:r w:rsidRPr="00865262">
        <w:rPr>
          <w:color w:val="000000"/>
          <w:sz w:val="18"/>
          <w:szCs w:val="18"/>
        </w:rPr>
        <w:t xml:space="preserve">классы (подклассы) условий труда 1, 2 </w:t>
      </w:r>
      <w:r w:rsidRPr="00865262">
        <w:rPr>
          <w:bCs/>
          <w:sz w:val="18"/>
          <w:szCs w:val="18"/>
        </w:rPr>
        <w:t>-</w:t>
      </w:r>
      <w:r w:rsidRPr="00865262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4573DA" w:rsidRPr="00865262" w:rsidRDefault="004573DA" w:rsidP="004573DA">
      <w:pPr>
        <w:rPr>
          <w:b/>
          <w:color w:val="000000"/>
          <w:sz w:val="18"/>
          <w:szCs w:val="18"/>
        </w:rPr>
      </w:pPr>
      <w:r w:rsidRPr="00865262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865262">
        <w:rPr>
          <w:bCs/>
          <w:sz w:val="18"/>
          <w:szCs w:val="18"/>
        </w:rPr>
        <w:t>-</w:t>
      </w:r>
      <w:r w:rsidRPr="00865262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3C67F1" w:rsidRPr="00865262" w:rsidRDefault="003C67F1" w:rsidP="003C67F1">
      <w:pPr>
        <w:rPr>
          <w:b/>
          <w:color w:val="000000"/>
          <w:sz w:val="18"/>
          <w:szCs w:val="18"/>
        </w:rPr>
      </w:pPr>
    </w:p>
    <w:p w:rsidR="003C67F1" w:rsidRPr="00865262" w:rsidRDefault="003C67F1" w:rsidP="003C67F1">
      <w:pPr>
        <w:rPr>
          <w:sz w:val="18"/>
          <w:szCs w:val="18"/>
        </w:rPr>
      </w:pPr>
      <w:r w:rsidRPr="00865262">
        <w:rPr>
          <w:b/>
          <w:color w:val="000000"/>
          <w:sz w:val="18"/>
          <w:szCs w:val="18"/>
        </w:rPr>
        <w:t>6. Сотрудники организации (лаборатории)</w:t>
      </w:r>
      <w:r w:rsidRPr="00865262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67F1" w:rsidRPr="00865262" w:rsidTr="0086526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865262" w:rsidRDefault="00865262" w:rsidP="008C1C84">
            <w:pPr>
              <w:pStyle w:val="a9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865262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865262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865262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865262" w:rsidRDefault="00865262" w:rsidP="008C1C84">
            <w:pPr>
              <w:pStyle w:val="a9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865262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865262" w:rsidRDefault="00865262" w:rsidP="008C1C84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865262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3C67F1" w:rsidRPr="00865262" w:rsidTr="0086526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3C67F1" w:rsidRPr="00865262" w:rsidRDefault="00865262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65262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3C67F1" w:rsidRPr="00865262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C67F1" w:rsidRPr="00865262" w:rsidRDefault="00865262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65262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67F1" w:rsidRPr="00865262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C67F1" w:rsidRPr="00865262" w:rsidRDefault="00865262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65262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3C67F1" w:rsidRPr="00865262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3C67F1" w:rsidRPr="00865262" w:rsidRDefault="00865262" w:rsidP="008C1C84">
            <w:pPr>
              <w:pStyle w:val="a9"/>
              <w:rPr>
                <w:sz w:val="18"/>
                <w:szCs w:val="18"/>
                <w:vertAlign w:val="superscript"/>
              </w:rPr>
            </w:pPr>
            <w:r w:rsidRPr="00865262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3C67F1" w:rsidRPr="00865262" w:rsidRDefault="003C67F1" w:rsidP="003C67F1">
      <w:pPr>
        <w:rPr>
          <w:b/>
          <w:color w:val="000000"/>
          <w:sz w:val="18"/>
          <w:szCs w:val="18"/>
        </w:rPr>
      </w:pPr>
    </w:p>
    <w:p w:rsidR="003C67F1" w:rsidRPr="00865262" w:rsidRDefault="003C67F1" w:rsidP="003C67F1">
      <w:pPr>
        <w:rPr>
          <w:b/>
          <w:color w:val="000000"/>
          <w:sz w:val="18"/>
          <w:szCs w:val="18"/>
        </w:rPr>
      </w:pPr>
    </w:p>
    <w:p w:rsidR="003C67F1" w:rsidRPr="00865262" w:rsidRDefault="003C67F1" w:rsidP="003C67F1">
      <w:pPr>
        <w:rPr>
          <w:b/>
          <w:color w:val="000000"/>
          <w:sz w:val="18"/>
          <w:szCs w:val="18"/>
        </w:rPr>
      </w:pPr>
      <w:r w:rsidRPr="00865262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67F1" w:rsidRPr="00865262" w:rsidTr="0086526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865262" w:rsidRDefault="00865262" w:rsidP="008C1C84">
            <w:pPr>
              <w:pStyle w:val="a9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865262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865262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865262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865262" w:rsidRDefault="00865262" w:rsidP="008C1C84">
            <w:pPr>
              <w:pStyle w:val="a9"/>
              <w:rPr>
                <w:sz w:val="18"/>
                <w:szCs w:val="18"/>
              </w:rPr>
            </w:pPr>
            <w:r w:rsidRPr="00865262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67F1" w:rsidRPr="00865262" w:rsidRDefault="003C67F1" w:rsidP="008C1C84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7F1" w:rsidRPr="00865262" w:rsidRDefault="00865262" w:rsidP="008C1C84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865262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3C67F1" w:rsidRPr="00865262" w:rsidTr="0086526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3C67F1" w:rsidRPr="00865262" w:rsidRDefault="00865262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65262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3C67F1" w:rsidRPr="00865262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C67F1" w:rsidRPr="00865262" w:rsidRDefault="00865262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65262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C67F1" w:rsidRPr="00865262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C67F1" w:rsidRPr="00865262" w:rsidRDefault="00865262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865262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3C67F1" w:rsidRPr="00865262" w:rsidRDefault="003C67F1" w:rsidP="008C1C84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3C67F1" w:rsidRPr="00865262" w:rsidRDefault="00865262" w:rsidP="008C1C84">
            <w:pPr>
              <w:pStyle w:val="a9"/>
              <w:rPr>
                <w:sz w:val="18"/>
                <w:szCs w:val="18"/>
                <w:vertAlign w:val="superscript"/>
              </w:rPr>
            </w:pPr>
            <w:r w:rsidRPr="00865262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865262" w:rsidRDefault="00DA676F" w:rsidP="00E2114B">
      <w:pPr>
        <w:spacing w:before="120"/>
        <w:rPr>
          <w:sz w:val="18"/>
          <w:szCs w:val="18"/>
        </w:rPr>
      </w:pPr>
    </w:p>
    <w:sectPr w:rsidR="00DA676F" w:rsidRPr="00865262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262" w:rsidRDefault="00865262" w:rsidP="00A26294">
      <w:pPr>
        <w:pStyle w:val="a8"/>
      </w:pPr>
      <w:r>
        <w:separator/>
      </w:r>
    </w:p>
  </w:endnote>
  <w:endnote w:type="continuationSeparator" w:id="0">
    <w:p w:rsidR="00865262" w:rsidRDefault="00865262" w:rsidP="00A26294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62" w:rsidRDefault="00865262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3C67F1" w:rsidTr="008C1C84">
      <w:tc>
        <w:tcPr>
          <w:tcW w:w="8188" w:type="dxa"/>
        </w:tcPr>
        <w:p w:rsidR="003C67F1" w:rsidRPr="00D16EFF" w:rsidRDefault="003C67F1" w:rsidP="008C1C84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</w:t>
          </w:r>
          <w:r w:rsidRPr="003C67F1">
            <w:rPr>
              <w:sz w:val="20"/>
              <w:szCs w:val="20"/>
            </w:rPr>
            <w:t>оценки) микроклимата</w:t>
          </w:r>
        </w:p>
      </w:tc>
      <w:tc>
        <w:tcPr>
          <w:tcW w:w="284" w:type="dxa"/>
        </w:tcPr>
        <w:p w:rsidR="003C67F1" w:rsidRPr="00D16EFF" w:rsidRDefault="003C67F1" w:rsidP="008C1C84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3C67F1" w:rsidRPr="00D16EFF" w:rsidRDefault="003C67F1" w:rsidP="008C1C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8C1C84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8C1C84">
            <w:rPr>
              <w:rStyle w:val="ae"/>
              <w:sz w:val="20"/>
              <w:szCs w:val="20"/>
              <w:lang w:val="ru-RU"/>
            </w:rPr>
            <w:fldChar w:fldCharType="begin"/>
          </w:r>
          <w:r w:rsidRPr="008C1C84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8C1C84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865262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8C1C84">
            <w:rPr>
              <w:rStyle w:val="ae"/>
              <w:sz w:val="20"/>
              <w:szCs w:val="20"/>
              <w:lang w:val="ru-RU"/>
            </w:rPr>
            <w:fldChar w:fldCharType="end"/>
          </w:r>
          <w:r w:rsidRPr="008C1C84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865262" w:rsidRPr="00865262">
              <w:rPr>
                <w:rStyle w:val="ae"/>
                <w:noProof/>
                <w:sz w:val="20"/>
                <w:lang w:val="ru-RU"/>
              </w:rPr>
              <w:t>1</w:t>
            </w:r>
          </w:fldSimple>
          <w:r w:rsidRPr="008C1C84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3C67F1" w:rsidRPr="00C85455" w:rsidRDefault="003C67F1" w:rsidP="003C67F1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62" w:rsidRDefault="0086526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262" w:rsidRDefault="00865262" w:rsidP="00A26294">
      <w:pPr>
        <w:pStyle w:val="a8"/>
      </w:pPr>
      <w:r>
        <w:separator/>
      </w:r>
    </w:p>
  </w:footnote>
  <w:footnote w:type="continuationSeparator" w:id="0">
    <w:p w:rsidR="00865262" w:rsidRDefault="00865262" w:rsidP="00A26294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62" w:rsidRDefault="00865262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62" w:rsidRDefault="00865262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62" w:rsidRDefault="0086526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рабочего места № 135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35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9. ГБУЗ «Прибайкальская ЦРБ» 2 договор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Микроклимат"/>
    <w:docVar w:name="facid" w:val="11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20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299"/>
    <w:docVar w:name="org_guid" w:val="59F896DC1A0042398A955AAB571EEEB5"/>
    <w:docVar w:name="org_id" w:val="52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2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3CC0AB903F7A428E8D06C1B518B50920@123814@11.03.2022@10.03.2024"/>
    <w:docVar w:name="sign_date" w:val="   "/>
    <w:docVar w:name="sv_docs" w:val="2"/>
    <w:docVar w:name="template" w:val="sv_prot2.dot"/>
    <w:docVar w:name="test_date" w:val="   "/>
    <w:docVar w:name="version" w:val="51"/>
  </w:docVars>
  <w:rsids>
    <w:rsid w:val="000A1ECD"/>
    <w:rsid w:val="000F712C"/>
    <w:rsid w:val="001A3AC6"/>
    <w:rsid w:val="001B5973"/>
    <w:rsid w:val="001D51DA"/>
    <w:rsid w:val="00250F38"/>
    <w:rsid w:val="002F399D"/>
    <w:rsid w:val="003C67F1"/>
    <w:rsid w:val="004017DE"/>
    <w:rsid w:val="004573DA"/>
    <w:rsid w:val="00473628"/>
    <w:rsid w:val="004D2E19"/>
    <w:rsid w:val="004F10DC"/>
    <w:rsid w:val="00510F6E"/>
    <w:rsid w:val="005F3CED"/>
    <w:rsid w:val="00602E64"/>
    <w:rsid w:val="006174CD"/>
    <w:rsid w:val="006523AF"/>
    <w:rsid w:val="00663B4C"/>
    <w:rsid w:val="006F2DA3"/>
    <w:rsid w:val="00832901"/>
    <w:rsid w:val="00865262"/>
    <w:rsid w:val="008C1C84"/>
    <w:rsid w:val="00923874"/>
    <w:rsid w:val="00944930"/>
    <w:rsid w:val="009B3A03"/>
    <w:rsid w:val="00A26294"/>
    <w:rsid w:val="00A571D8"/>
    <w:rsid w:val="00AC50FB"/>
    <w:rsid w:val="00AD290F"/>
    <w:rsid w:val="00AE63C4"/>
    <w:rsid w:val="00B1739E"/>
    <w:rsid w:val="00B33A3C"/>
    <w:rsid w:val="00B70FA8"/>
    <w:rsid w:val="00BB7CA2"/>
    <w:rsid w:val="00BD071D"/>
    <w:rsid w:val="00CD2E4D"/>
    <w:rsid w:val="00D26AA3"/>
    <w:rsid w:val="00DA676F"/>
    <w:rsid w:val="00DE4519"/>
    <w:rsid w:val="00DF2A4C"/>
    <w:rsid w:val="00E2114B"/>
    <w:rsid w:val="00E27C3A"/>
    <w:rsid w:val="00E5397E"/>
    <w:rsid w:val="00E621FE"/>
    <w:rsid w:val="00EB0633"/>
    <w:rsid w:val="00ED19B0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A26294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A26294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A26294"/>
  </w:style>
  <w:style w:type="paragraph" w:customStyle="1" w:styleId="af">
    <w:name w:val="Подписи"/>
    <w:basedOn w:val="a"/>
    <w:rsid w:val="001B5973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3C67F1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865262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1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1</Pages>
  <Words>439</Words>
  <Characters>3528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Микроклимат</vt:lpstr>
    </vt:vector>
  </TitlesOfParts>
  <Company>att-support.ru</Company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Микроклимат</dc:title>
  <dc:subject/>
  <dc:creator>o.yagovceva</dc:creator>
  <cp:keywords/>
  <cp:lastModifiedBy>o.yagovceva</cp:lastModifiedBy>
  <cp:revision>1</cp:revision>
  <dcterms:created xsi:type="dcterms:W3CDTF">2023-01-30T01:33:00Z</dcterms:created>
  <dcterms:modified xsi:type="dcterms:W3CDTF">2023-01-30T01:33:00Z</dcterms:modified>
</cp:coreProperties>
</file>