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348"/>
        <w:gridCol w:w="3001"/>
        <w:gridCol w:w="3003"/>
      </w:tblGrid>
      <w:tr w:rsidR="004017DE" w:rsidRPr="002739BD" w:rsidTr="004017DE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739BD" w:rsidRPr="002739BD" w:rsidRDefault="002739BD" w:rsidP="004017DE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 w:rsidRPr="002739BD">
              <w:rPr>
                <w:color w:val="000000"/>
                <w:sz w:val="18"/>
                <w:szCs w:val="18"/>
              </w:rPr>
              <w:t xml:space="preserve">Общество с ограниченной ответственностью "Служба аттестации рабочих мест"; РОССИЯ, Новосибирская область, 630005,  г. Новосибирск, ул. Некрасова, д. 63/1, этаж 2, помещение 4;   </w:t>
            </w:r>
          </w:p>
          <w:p w:rsidR="004017DE" w:rsidRPr="002739BD" w:rsidRDefault="002739BD" w:rsidP="004017DE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 w:rsidRPr="002739BD">
              <w:rPr>
                <w:color w:val="000000"/>
                <w:sz w:val="18"/>
                <w:szCs w:val="18"/>
              </w:rPr>
              <w:t>630001, г. Новосибирск, ул. Дуси Ковальчук, дом 1, офис 314а, Административно-бытовой корпус с пешеходной галереей и столовой; Регистрационный номер - 265 от 08.04.2016</w:t>
            </w:r>
          </w:p>
        </w:tc>
      </w:tr>
      <w:tr w:rsidR="004017DE" w:rsidRPr="002739BD" w:rsidTr="004017DE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DE" w:rsidRPr="002739BD" w:rsidRDefault="004017DE" w:rsidP="004017DE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2739BD">
              <w:rPr>
                <w:color w:val="000000"/>
                <w:sz w:val="18"/>
                <w:szCs w:val="18"/>
              </w:rPr>
              <w:t xml:space="preserve"> </w:t>
            </w:r>
            <w:r w:rsidRPr="002739BD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2739BD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2739BD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4017DE" w:rsidRPr="002739BD" w:rsidTr="004017DE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DE" w:rsidRPr="002739BD" w:rsidRDefault="004017DE" w:rsidP="004017DE">
            <w:pPr>
              <w:jc w:val="center"/>
              <w:rPr>
                <w:color w:val="000000"/>
                <w:sz w:val="18"/>
                <w:szCs w:val="18"/>
              </w:rPr>
            </w:pPr>
            <w:r w:rsidRPr="002739BD">
              <w:rPr>
                <w:color w:val="000000"/>
                <w:sz w:val="18"/>
                <w:szCs w:val="18"/>
              </w:rPr>
              <w:t>Регистрационный номер аттестата а</w:t>
            </w:r>
            <w:r w:rsidRPr="002739BD">
              <w:rPr>
                <w:color w:val="000000"/>
                <w:sz w:val="18"/>
                <w:szCs w:val="18"/>
              </w:rPr>
              <w:t>к</w:t>
            </w:r>
            <w:r w:rsidRPr="002739BD">
              <w:rPr>
                <w:color w:val="000000"/>
                <w:sz w:val="18"/>
                <w:szCs w:val="18"/>
              </w:rPr>
              <w:t>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DE" w:rsidRPr="002739BD" w:rsidRDefault="004017DE" w:rsidP="004017DE">
            <w:pPr>
              <w:jc w:val="center"/>
              <w:rPr>
                <w:color w:val="000000"/>
                <w:sz w:val="18"/>
                <w:szCs w:val="18"/>
              </w:rPr>
            </w:pPr>
            <w:r w:rsidRPr="002739BD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DE" w:rsidRPr="002739BD" w:rsidRDefault="004017DE" w:rsidP="004017DE">
            <w:pPr>
              <w:jc w:val="center"/>
              <w:rPr>
                <w:color w:val="000000"/>
                <w:sz w:val="18"/>
                <w:szCs w:val="18"/>
              </w:rPr>
            </w:pPr>
            <w:r w:rsidRPr="002739BD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4017DE" w:rsidRPr="002739BD" w:rsidTr="004017DE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DE" w:rsidRPr="002739BD" w:rsidRDefault="002739BD" w:rsidP="004017DE">
            <w:pPr>
              <w:jc w:val="center"/>
              <w:rPr>
                <w:color w:val="000000"/>
                <w:sz w:val="18"/>
                <w:szCs w:val="18"/>
              </w:rPr>
            </w:pPr>
            <w:r w:rsidRPr="002739BD">
              <w:rPr>
                <w:color w:val="000000"/>
                <w:sz w:val="18"/>
                <w:szCs w:val="18"/>
              </w:rPr>
              <w:t>RA.RU.21АЗ05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DE" w:rsidRPr="002739BD" w:rsidRDefault="002739BD" w:rsidP="004017DE">
            <w:pPr>
              <w:jc w:val="center"/>
              <w:rPr>
                <w:color w:val="000000"/>
                <w:sz w:val="18"/>
                <w:szCs w:val="18"/>
              </w:rPr>
            </w:pPr>
            <w:r w:rsidRPr="002739BD">
              <w:rPr>
                <w:color w:val="000000"/>
                <w:sz w:val="18"/>
                <w:szCs w:val="18"/>
              </w:rPr>
              <w:t>04.03.2016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DE" w:rsidRPr="002739BD" w:rsidRDefault="002739BD" w:rsidP="004017DE">
            <w:pPr>
              <w:jc w:val="center"/>
              <w:rPr>
                <w:color w:val="000000"/>
                <w:sz w:val="18"/>
                <w:szCs w:val="18"/>
              </w:rPr>
            </w:pPr>
            <w:r w:rsidRPr="002739BD"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4017DE" w:rsidRPr="002739BD" w:rsidRDefault="004017DE" w:rsidP="004017DE">
      <w:pPr>
        <w:pStyle w:val="1"/>
        <w:rPr>
          <w:sz w:val="18"/>
          <w:szCs w:val="18"/>
        </w:rPr>
      </w:pPr>
    </w:p>
    <w:p w:rsidR="00DA676F" w:rsidRPr="002739BD" w:rsidRDefault="00DE4519">
      <w:pPr>
        <w:jc w:val="center"/>
        <w:rPr>
          <w:b/>
          <w:sz w:val="18"/>
          <w:szCs w:val="18"/>
        </w:rPr>
      </w:pPr>
      <w:r w:rsidRPr="002739BD">
        <w:rPr>
          <w:b/>
          <w:sz w:val="18"/>
          <w:szCs w:val="18"/>
        </w:rPr>
        <w:t xml:space="preserve">СВОДНЫЙ </w:t>
      </w:r>
      <w:r w:rsidR="00DA676F" w:rsidRPr="002739BD">
        <w:rPr>
          <w:b/>
          <w:sz w:val="18"/>
          <w:szCs w:val="18"/>
        </w:rPr>
        <w:t>ПРОТОКОЛ</w:t>
      </w:r>
      <w:r w:rsidRPr="002739BD">
        <w:rPr>
          <w:b/>
          <w:sz w:val="18"/>
          <w:szCs w:val="18"/>
        </w:rPr>
        <w:br/>
      </w:r>
      <w:r w:rsidR="00B60900" w:rsidRPr="002739BD">
        <w:rPr>
          <w:b/>
          <w:sz w:val="18"/>
          <w:szCs w:val="18"/>
        </w:rPr>
        <w:t>проведения исследований</w:t>
      </w:r>
      <w:r w:rsidR="00B60900" w:rsidRPr="002739BD">
        <w:rPr>
          <w:b/>
          <w:sz w:val="18"/>
          <w:szCs w:val="18"/>
          <w:lang w:val="en-US"/>
        </w:rPr>
        <w:t xml:space="preserve"> </w:t>
      </w:r>
      <w:r w:rsidR="004017DE" w:rsidRPr="002739BD">
        <w:rPr>
          <w:b/>
          <w:sz w:val="18"/>
          <w:szCs w:val="18"/>
        </w:rPr>
        <w:t xml:space="preserve">и измерений </w:t>
      </w:r>
      <w:r w:rsidR="00E13A86" w:rsidRPr="002739BD">
        <w:rPr>
          <w:b/>
          <w:sz w:val="18"/>
          <w:szCs w:val="18"/>
        </w:rPr>
        <w:t xml:space="preserve">(оценки) </w:t>
      </w:r>
      <w:r w:rsidR="002A5F03" w:rsidRPr="002739BD">
        <w:rPr>
          <w:b/>
          <w:sz w:val="18"/>
          <w:szCs w:val="18"/>
        </w:rPr>
        <w:t>тяжести трудового процесса</w:t>
      </w:r>
    </w:p>
    <w:p w:rsidR="00DA676F" w:rsidRPr="002739BD" w:rsidRDefault="00DA676F">
      <w:pPr>
        <w:jc w:val="center"/>
        <w:rPr>
          <w:sz w:val="18"/>
          <w:szCs w:val="18"/>
        </w:rPr>
      </w:pPr>
      <w:r w:rsidRPr="002739BD">
        <w:rPr>
          <w:sz w:val="18"/>
          <w:szCs w:val="18"/>
        </w:rPr>
        <w:t> </w:t>
      </w:r>
    </w:p>
    <w:tbl>
      <w:tblPr>
        <w:tblW w:w="0" w:type="auto"/>
        <w:jc w:val="center"/>
        <w:tblInd w:w="1306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425"/>
        <w:gridCol w:w="2264"/>
        <w:gridCol w:w="195"/>
        <w:gridCol w:w="1741"/>
      </w:tblGrid>
      <w:tr w:rsidR="00DD6BA5" w:rsidRPr="002739BD" w:rsidTr="00DD6B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6BA5" w:rsidRPr="002739BD" w:rsidRDefault="00DD6BA5" w:rsidP="00DD6BA5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№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:rsidR="00DD6BA5" w:rsidRPr="002739BD" w:rsidRDefault="002739BD" w:rsidP="00DD6BA5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bookmarkStart w:id="2" w:name="num_table"/>
            <w:bookmarkEnd w:id="2"/>
            <w:r w:rsidRPr="002739BD">
              <w:rPr>
                <w:bCs/>
                <w:color w:val="000000"/>
                <w:sz w:val="18"/>
                <w:szCs w:val="18"/>
              </w:rPr>
              <w:t>8298 - Т</w:t>
            </w:r>
          </w:p>
        </w:tc>
        <w:tc>
          <w:tcPr>
            <w:tcW w:w="195" w:type="dxa"/>
            <w:vAlign w:val="bottom"/>
          </w:tcPr>
          <w:p w:rsidR="00DD6BA5" w:rsidRPr="002739BD" w:rsidRDefault="00DD6BA5" w:rsidP="00DD6BA5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D6BA5" w:rsidRPr="002739BD" w:rsidRDefault="00DD6BA5" w:rsidP="00DD6BA5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fldSimple w:instr=" DOCVARIABLE izm_date \* MERGEFORMAT ">
              <w:r w:rsidR="002739BD" w:rsidRPr="002739BD">
                <w:rPr>
                  <w:bCs/>
                  <w:sz w:val="18"/>
                  <w:szCs w:val="18"/>
                </w:rPr>
                <w:t>23.01.2023</w:t>
              </w:r>
            </w:fldSimple>
          </w:p>
        </w:tc>
      </w:tr>
      <w:tr w:rsidR="00DD6BA5" w:rsidRPr="002739BD" w:rsidTr="00DD6B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6BA5" w:rsidRPr="002739BD" w:rsidRDefault="00DD6BA5" w:rsidP="00DD6BA5">
            <w:pPr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</w:tcBorders>
            <w:vAlign w:val="bottom"/>
          </w:tcPr>
          <w:p w:rsidR="00DD6BA5" w:rsidRPr="002739BD" w:rsidRDefault="00DD6BA5" w:rsidP="00DD6BA5">
            <w:pPr>
              <w:pStyle w:val="af"/>
              <w:rPr>
                <w:bCs/>
                <w:sz w:val="18"/>
                <w:szCs w:val="18"/>
              </w:rPr>
            </w:pPr>
            <w:r w:rsidRPr="002739BD">
              <w:rPr>
                <w:sz w:val="18"/>
                <w:szCs w:val="18"/>
                <w:vertAlign w:val="superscript"/>
              </w:rPr>
              <w:t>(идентификационный номер)</w:t>
            </w:r>
          </w:p>
        </w:tc>
        <w:tc>
          <w:tcPr>
            <w:tcW w:w="195" w:type="dxa"/>
            <w:vAlign w:val="bottom"/>
          </w:tcPr>
          <w:p w:rsidR="00DD6BA5" w:rsidRPr="002739BD" w:rsidRDefault="00DD6BA5" w:rsidP="00DD6BA5">
            <w:pPr>
              <w:pStyle w:val="af"/>
              <w:rPr>
                <w:bCs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6BA5" w:rsidRPr="002739BD" w:rsidRDefault="00DD6BA5" w:rsidP="00DD6BA5">
            <w:pPr>
              <w:pStyle w:val="af"/>
              <w:rPr>
                <w:bCs/>
                <w:sz w:val="18"/>
                <w:szCs w:val="18"/>
              </w:rPr>
            </w:pPr>
            <w:r w:rsidRPr="002739BD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4017DE" w:rsidRPr="002739BD" w:rsidRDefault="004017DE" w:rsidP="004017DE">
      <w:pPr>
        <w:pStyle w:val="a7"/>
        <w:rPr>
          <w:sz w:val="18"/>
          <w:szCs w:val="18"/>
        </w:rPr>
      </w:pPr>
      <w:r w:rsidRPr="002739BD">
        <w:rPr>
          <w:sz w:val="18"/>
          <w:szCs w:val="18"/>
        </w:rPr>
        <w:t>1. Сведения о работодателе:</w:t>
      </w:r>
    </w:p>
    <w:p w:rsidR="004017DE" w:rsidRPr="002739BD" w:rsidRDefault="008717B5" w:rsidP="004017DE">
      <w:pPr>
        <w:rPr>
          <w:sz w:val="18"/>
          <w:szCs w:val="18"/>
        </w:rPr>
      </w:pPr>
      <w:r w:rsidRPr="002739BD">
        <w:rPr>
          <w:sz w:val="18"/>
          <w:szCs w:val="18"/>
        </w:rPr>
        <w:t>1</w:t>
      </w:r>
      <w:r w:rsidR="004017DE" w:rsidRPr="002739BD">
        <w:rPr>
          <w:sz w:val="18"/>
          <w:szCs w:val="18"/>
        </w:rPr>
        <w:t>.1. Наименование работодателя:</w:t>
      </w:r>
      <w:r w:rsidR="004017DE" w:rsidRPr="002739BD">
        <w:rPr>
          <w:rStyle w:val="aa"/>
          <w:sz w:val="18"/>
          <w:szCs w:val="18"/>
        </w:rPr>
        <w:t xml:space="preserve"> </w:t>
      </w:r>
      <w:fldSimple w:instr=" DOCVARIABLE rbtd_name \* MERGEFORMAT ">
        <w:r w:rsidR="002739BD" w:rsidRPr="002739BD">
          <w:rPr>
            <w:rStyle w:val="aa"/>
            <w:sz w:val="18"/>
            <w:szCs w:val="18"/>
          </w:rPr>
          <w:t>Государственное бюджетное учреждение министерства здравоохранения Республика Бурятия " ГБУЗ Приба</w:t>
        </w:r>
        <w:r w:rsidR="002739BD" w:rsidRPr="002739BD">
          <w:rPr>
            <w:rStyle w:val="aa"/>
            <w:sz w:val="18"/>
            <w:szCs w:val="18"/>
          </w:rPr>
          <w:t>й</w:t>
        </w:r>
        <w:r w:rsidR="002739BD" w:rsidRPr="002739BD">
          <w:rPr>
            <w:rStyle w:val="aa"/>
            <w:sz w:val="18"/>
            <w:szCs w:val="18"/>
          </w:rPr>
          <w:t xml:space="preserve">кальская Центральная районная больница" </w:t>
        </w:r>
      </w:fldSimple>
      <w:r w:rsidR="004017DE" w:rsidRPr="002739BD">
        <w:rPr>
          <w:rStyle w:val="aa"/>
          <w:sz w:val="18"/>
          <w:szCs w:val="18"/>
        </w:rPr>
        <w:t> </w:t>
      </w:r>
    </w:p>
    <w:p w:rsidR="004017DE" w:rsidRPr="002739BD" w:rsidRDefault="008717B5" w:rsidP="004017DE">
      <w:pPr>
        <w:rPr>
          <w:sz w:val="18"/>
          <w:szCs w:val="18"/>
        </w:rPr>
      </w:pPr>
      <w:r w:rsidRPr="002739BD">
        <w:rPr>
          <w:sz w:val="18"/>
          <w:szCs w:val="18"/>
        </w:rPr>
        <w:t>1</w:t>
      </w:r>
      <w:r w:rsidR="004017DE" w:rsidRPr="002739BD">
        <w:rPr>
          <w:sz w:val="18"/>
          <w:szCs w:val="18"/>
        </w:rPr>
        <w:t>.2. Место нахождения и место осуществления деятельности работодателя:</w:t>
      </w:r>
      <w:r w:rsidR="004017DE" w:rsidRPr="002739BD">
        <w:rPr>
          <w:rStyle w:val="aa"/>
          <w:sz w:val="18"/>
          <w:szCs w:val="18"/>
        </w:rPr>
        <w:t xml:space="preserve"> </w:t>
      </w:r>
      <w:fldSimple w:instr=" DOCVARIABLE rbtd_adr \* MERGEFORMAT ">
        <w:r w:rsidR="002739BD" w:rsidRPr="002739BD">
          <w:rPr>
            <w:rStyle w:val="aa"/>
            <w:sz w:val="18"/>
            <w:szCs w:val="18"/>
          </w:rPr>
          <w:t xml:space="preserve">671260.  Республика Бурятия, Прибайкальский район, с. Турунтаево, ул. Комарова, 1 </w:t>
        </w:r>
      </w:fldSimple>
      <w:r w:rsidR="004017DE" w:rsidRPr="002739BD">
        <w:rPr>
          <w:rStyle w:val="aa"/>
          <w:sz w:val="18"/>
          <w:szCs w:val="18"/>
        </w:rPr>
        <w:t> </w:t>
      </w:r>
    </w:p>
    <w:p w:rsidR="00E13A86" w:rsidRPr="002739BD" w:rsidRDefault="00E13A86" w:rsidP="00E13A86">
      <w:pPr>
        <w:pStyle w:val="a7"/>
        <w:rPr>
          <w:sz w:val="18"/>
          <w:szCs w:val="18"/>
        </w:rPr>
      </w:pPr>
      <w:r w:rsidRPr="002739BD">
        <w:rPr>
          <w:sz w:val="18"/>
          <w:szCs w:val="18"/>
        </w:rPr>
        <w:t>2. Сведения о средствах измерения:</w:t>
      </w:r>
    </w:p>
    <w:tbl>
      <w:tblPr>
        <w:tblW w:w="15278" w:type="dxa"/>
        <w:jc w:val="center"/>
        <w:tblInd w:w="-48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841"/>
        <w:gridCol w:w="2476"/>
        <w:gridCol w:w="1559"/>
        <w:gridCol w:w="1780"/>
        <w:gridCol w:w="1622"/>
      </w:tblGrid>
      <w:tr w:rsidR="00E13A86" w:rsidRPr="002739BD" w:rsidTr="00E13A86">
        <w:trPr>
          <w:jc w:val="center"/>
        </w:trPr>
        <w:tc>
          <w:tcPr>
            <w:tcW w:w="7841" w:type="dxa"/>
            <w:vAlign w:val="center"/>
          </w:tcPr>
          <w:p w:rsidR="00E13A86" w:rsidRPr="002739BD" w:rsidRDefault="00E13A86" w:rsidP="000327F6">
            <w:pPr>
              <w:pStyle w:val="a9"/>
              <w:rPr>
                <w:sz w:val="18"/>
                <w:szCs w:val="18"/>
              </w:rPr>
            </w:pPr>
            <w:bookmarkStart w:id="3" w:name="si_table"/>
            <w:bookmarkEnd w:id="3"/>
            <w:r w:rsidRPr="002739BD">
              <w:rPr>
                <w:sz w:val="18"/>
                <w:szCs w:val="18"/>
              </w:rPr>
              <w:t>Наименование средства измерения</w:t>
            </w:r>
          </w:p>
        </w:tc>
        <w:tc>
          <w:tcPr>
            <w:tcW w:w="2476" w:type="dxa"/>
            <w:vAlign w:val="center"/>
          </w:tcPr>
          <w:p w:rsidR="00E13A86" w:rsidRPr="002739BD" w:rsidRDefault="00E13A86" w:rsidP="000327F6">
            <w:pPr>
              <w:pStyle w:val="a9"/>
              <w:rPr>
                <w:sz w:val="18"/>
                <w:szCs w:val="18"/>
              </w:rPr>
            </w:pPr>
            <w:bookmarkStart w:id="4" w:name="si_os_factory_num"/>
            <w:bookmarkEnd w:id="4"/>
            <w:r w:rsidRPr="002739BD">
              <w:rPr>
                <w:sz w:val="18"/>
                <w:szCs w:val="18"/>
              </w:rPr>
              <w:t>Заводской номер</w:t>
            </w:r>
          </w:p>
        </w:tc>
        <w:tc>
          <w:tcPr>
            <w:tcW w:w="1559" w:type="dxa"/>
            <w:vAlign w:val="center"/>
          </w:tcPr>
          <w:p w:rsidR="00E13A86" w:rsidRPr="002739BD" w:rsidRDefault="00E13A86" w:rsidP="000327F6">
            <w:pPr>
              <w:pStyle w:val="a9"/>
              <w:rPr>
                <w:sz w:val="18"/>
                <w:szCs w:val="18"/>
              </w:rPr>
            </w:pPr>
            <w:bookmarkStart w:id="5" w:name="si_os_sertif"/>
            <w:bookmarkEnd w:id="5"/>
            <w:r w:rsidRPr="002739BD">
              <w:rPr>
                <w:sz w:val="18"/>
                <w:szCs w:val="18"/>
              </w:rPr>
              <w:t>№ свидетел</w:t>
            </w:r>
            <w:r w:rsidRPr="002739BD">
              <w:rPr>
                <w:sz w:val="18"/>
                <w:szCs w:val="18"/>
              </w:rPr>
              <w:t>ь</w:t>
            </w:r>
            <w:r w:rsidRPr="002739BD">
              <w:rPr>
                <w:sz w:val="18"/>
                <w:szCs w:val="18"/>
              </w:rPr>
              <w:t>ства</w:t>
            </w:r>
          </w:p>
        </w:tc>
        <w:tc>
          <w:tcPr>
            <w:tcW w:w="1780" w:type="dxa"/>
            <w:vAlign w:val="center"/>
          </w:tcPr>
          <w:p w:rsidR="00E13A86" w:rsidRPr="002739BD" w:rsidRDefault="00E13A86" w:rsidP="000327F6">
            <w:pPr>
              <w:pStyle w:val="a9"/>
              <w:rPr>
                <w:sz w:val="18"/>
                <w:szCs w:val="18"/>
              </w:rPr>
            </w:pPr>
            <w:bookmarkStart w:id="6" w:name="si_os_date"/>
            <w:bookmarkEnd w:id="6"/>
            <w:r w:rsidRPr="002739BD">
              <w:rPr>
                <w:sz w:val="18"/>
                <w:szCs w:val="18"/>
              </w:rPr>
              <w:t>Действие поверки</w:t>
            </w:r>
          </w:p>
        </w:tc>
        <w:tc>
          <w:tcPr>
            <w:tcW w:w="1622" w:type="dxa"/>
            <w:vAlign w:val="center"/>
          </w:tcPr>
          <w:p w:rsidR="00E13A86" w:rsidRPr="002739BD" w:rsidRDefault="00E13A86" w:rsidP="000327F6">
            <w:pPr>
              <w:pStyle w:val="a9"/>
              <w:rPr>
                <w:sz w:val="18"/>
                <w:szCs w:val="18"/>
              </w:rPr>
            </w:pPr>
            <w:bookmarkStart w:id="7" w:name="si_os_err"/>
            <w:bookmarkEnd w:id="7"/>
            <w:r w:rsidRPr="002739BD">
              <w:rPr>
                <w:sz w:val="18"/>
                <w:szCs w:val="18"/>
              </w:rPr>
              <w:t>Погрешность измерения</w:t>
            </w:r>
          </w:p>
        </w:tc>
      </w:tr>
      <w:tr w:rsidR="002739BD" w:rsidRPr="002739BD" w:rsidTr="00E13A86">
        <w:trPr>
          <w:jc w:val="center"/>
        </w:trPr>
        <w:tc>
          <w:tcPr>
            <w:tcW w:w="7841" w:type="dxa"/>
            <w:vAlign w:val="center"/>
          </w:tcPr>
          <w:p w:rsidR="002739BD" w:rsidRPr="002739BD" w:rsidRDefault="002739BD" w:rsidP="002739BD">
            <w:pPr>
              <w:pStyle w:val="a9"/>
              <w:jc w:val="left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Угломер с нониусом типа 4</w:t>
            </w:r>
          </w:p>
        </w:tc>
        <w:tc>
          <w:tcPr>
            <w:tcW w:w="2476" w:type="dxa"/>
            <w:vAlign w:val="center"/>
          </w:tcPr>
          <w:p w:rsidR="002739BD" w:rsidRPr="002739BD" w:rsidRDefault="002739BD" w:rsidP="000327F6">
            <w:pPr>
              <w:pStyle w:val="a9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3105</w:t>
            </w:r>
          </w:p>
        </w:tc>
        <w:tc>
          <w:tcPr>
            <w:tcW w:w="1559" w:type="dxa"/>
            <w:vAlign w:val="center"/>
          </w:tcPr>
          <w:p w:rsidR="002739BD" w:rsidRPr="002739BD" w:rsidRDefault="002739BD" w:rsidP="000327F6">
            <w:pPr>
              <w:pStyle w:val="a9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С-НН/07-04-2022/146807229</w:t>
            </w:r>
          </w:p>
        </w:tc>
        <w:tc>
          <w:tcPr>
            <w:tcW w:w="1780" w:type="dxa"/>
            <w:vAlign w:val="center"/>
          </w:tcPr>
          <w:p w:rsidR="002739BD" w:rsidRPr="002739BD" w:rsidRDefault="002739BD" w:rsidP="000327F6">
            <w:pPr>
              <w:pStyle w:val="a9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06.04.2023</w:t>
            </w:r>
          </w:p>
        </w:tc>
        <w:tc>
          <w:tcPr>
            <w:tcW w:w="1622" w:type="dxa"/>
            <w:vAlign w:val="center"/>
          </w:tcPr>
          <w:p w:rsidR="002739BD" w:rsidRPr="002739BD" w:rsidRDefault="002739BD" w:rsidP="000327F6">
            <w:pPr>
              <w:pStyle w:val="a9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±10%</w:t>
            </w:r>
          </w:p>
        </w:tc>
      </w:tr>
      <w:tr w:rsidR="002739BD" w:rsidRPr="002739BD" w:rsidTr="00E13A86">
        <w:trPr>
          <w:jc w:val="center"/>
        </w:trPr>
        <w:tc>
          <w:tcPr>
            <w:tcW w:w="7841" w:type="dxa"/>
            <w:vAlign w:val="center"/>
          </w:tcPr>
          <w:p w:rsidR="002739BD" w:rsidRPr="002739BD" w:rsidRDefault="002739BD" w:rsidP="002739BD">
            <w:pPr>
              <w:pStyle w:val="a9"/>
              <w:jc w:val="left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Секундомер механический СОСпр-2б-2-000</w:t>
            </w:r>
          </w:p>
        </w:tc>
        <w:tc>
          <w:tcPr>
            <w:tcW w:w="2476" w:type="dxa"/>
            <w:vAlign w:val="center"/>
          </w:tcPr>
          <w:p w:rsidR="002739BD" w:rsidRPr="002739BD" w:rsidRDefault="002739BD" w:rsidP="000327F6">
            <w:pPr>
              <w:pStyle w:val="a9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4569</w:t>
            </w:r>
          </w:p>
        </w:tc>
        <w:tc>
          <w:tcPr>
            <w:tcW w:w="1559" w:type="dxa"/>
            <w:vAlign w:val="center"/>
          </w:tcPr>
          <w:p w:rsidR="002739BD" w:rsidRPr="002739BD" w:rsidRDefault="002739BD" w:rsidP="000327F6">
            <w:pPr>
              <w:pStyle w:val="a9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С-НН/15-04-2022/149585144</w:t>
            </w:r>
          </w:p>
        </w:tc>
        <w:tc>
          <w:tcPr>
            <w:tcW w:w="1780" w:type="dxa"/>
            <w:vAlign w:val="center"/>
          </w:tcPr>
          <w:p w:rsidR="002739BD" w:rsidRPr="002739BD" w:rsidRDefault="002739BD" w:rsidP="000327F6">
            <w:pPr>
              <w:pStyle w:val="a9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14.04.2023</w:t>
            </w:r>
          </w:p>
        </w:tc>
        <w:tc>
          <w:tcPr>
            <w:tcW w:w="1622" w:type="dxa"/>
            <w:vAlign w:val="center"/>
          </w:tcPr>
          <w:p w:rsidR="002739BD" w:rsidRPr="002739BD" w:rsidRDefault="002739BD" w:rsidP="000327F6">
            <w:pPr>
              <w:pStyle w:val="a9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за 10 мин, с. ±0,6</w:t>
            </w:r>
          </w:p>
        </w:tc>
      </w:tr>
      <w:tr w:rsidR="002739BD" w:rsidRPr="002739BD" w:rsidTr="00E13A86">
        <w:trPr>
          <w:jc w:val="center"/>
        </w:trPr>
        <w:tc>
          <w:tcPr>
            <w:tcW w:w="7841" w:type="dxa"/>
            <w:vAlign w:val="center"/>
          </w:tcPr>
          <w:p w:rsidR="002739BD" w:rsidRPr="002739BD" w:rsidRDefault="002739BD" w:rsidP="002739BD">
            <w:pPr>
              <w:pStyle w:val="a9"/>
              <w:jc w:val="left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Рулетка измерительная FISCO UM5M (5м)</w:t>
            </w:r>
          </w:p>
        </w:tc>
        <w:tc>
          <w:tcPr>
            <w:tcW w:w="2476" w:type="dxa"/>
            <w:vAlign w:val="center"/>
          </w:tcPr>
          <w:p w:rsidR="002739BD" w:rsidRPr="002739BD" w:rsidRDefault="002739BD" w:rsidP="000327F6">
            <w:pPr>
              <w:pStyle w:val="a9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275</w:t>
            </w:r>
          </w:p>
        </w:tc>
        <w:tc>
          <w:tcPr>
            <w:tcW w:w="1559" w:type="dxa"/>
            <w:vAlign w:val="center"/>
          </w:tcPr>
          <w:p w:rsidR="002739BD" w:rsidRPr="002739BD" w:rsidRDefault="002739BD" w:rsidP="000327F6">
            <w:pPr>
              <w:pStyle w:val="a9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С-АКЗ/11-10/2022/192917309</w:t>
            </w:r>
          </w:p>
        </w:tc>
        <w:tc>
          <w:tcPr>
            <w:tcW w:w="1780" w:type="dxa"/>
            <w:vAlign w:val="center"/>
          </w:tcPr>
          <w:p w:rsidR="002739BD" w:rsidRPr="002739BD" w:rsidRDefault="002739BD" w:rsidP="000327F6">
            <w:pPr>
              <w:pStyle w:val="a9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10.10.2023</w:t>
            </w:r>
          </w:p>
        </w:tc>
        <w:tc>
          <w:tcPr>
            <w:tcW w:w="1622" w:type="dxa"/>
            <w:vAlign w:val="center"/>
          </w:tcPr>
          <w:p w:rsidR="002739BD" w:rsidRPr="002739BD" w:rsidRDefault="002739BD" w:rsidP="000327F6">
            <w:pPr>
              <w:pStyle w:val="a9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± 0,1 мм</w:t>
            </w:r>
          </w:p>
        </w:tc>
      </w:tr>
      <w:tr w:rsidR="002739BD" w:rsidRPr="002739BD" w:rsidTr="00E13A86">
        <w:trPr>
          <w:jc w:val="center"/>
        </w:trPr>
        <w:tc>
          <w:tcPr>
            <w:tcW w:w="7841" w:type="dxa"/>
            <w:vAlign w:val="center"/>
          </w:tcPr>
          <w:p w:rsidR="002739BD" w:rsidRPr="002739BD" w:rsidRDefault="002739BD" w:rsidP="002739BD">
            <w:pPr>
              <w:pStyle w:val="a9"/>
              <w:jc w:val="left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Динамометр электронный универсальный с расширенным диапазоном (5-100 Н) АЦД/1У-0,1/1И-2</w:t>
            </w:r>
          </w:p>
        </w:tc>
        <w:tc>
          <w:tcPr>
            <w:tcW w:w="2476" w:type="dxa"/>
            <w:vAlign w:val="center"/>
          </w:tcPr>
          <w:p w:rsidR="002739BD" w:rsidRPr="002739BD" w:rsidRDefault="002739BD" w:rsidP="000327F6">
            <w:pPr>
              <w:pStyle w:val="a9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7326</w:t>
            </w:r>
          </w:p>
        </w:tc>
        <w:tc>
          <w:tcPr>
            <w:tcW w:w="1559" w:type="dxa"/>
            <w:vAlign w:val="center"/>
          </w:tcPr>
          <w:p w:rsidR="002739BD" w:rsidRPr="002739BD" w:rsidRDefault="002739BD" w:rsidP="000327F6">
            <w:pPr>
              <w:pStyle w:val="a9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С-ВЮМ/11-03-2022/141979581</w:t>
            </w:r>
          </w:p>
        </w:tc>
        <w:tc>
          <w:tcPr>
            <w:tcW w:w="1780" w:type="dxa"/>
            <w:vAlign w:val="center"/>
          </w:tcPr>
          <w:p w:rsidR="002739BD" w:rsidRPr="002739BD" w:rsidRDefault="002739BD" w:rsidP="000327F6">
            <w:pPr>
              <w:pStyle w:val="a9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10.03.2023</w:t>
            </w:r>
          </w:p>
        </w:tc>
        <w:tc>
          <w:tcPr>
            <w:tcW w:w="1622" w:type="dxa"/>
            <w:vAlign w:val="center"/>
          </w:tcPr>
          <w:p w:rsidR="002739BD" w:rsidRPr="002739BD" w:rsidRDefault="002739BD" w:rsidP="000327F6">
            <w:pPr>
              <w:pStyle w:val="a9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± 0,45 %</w:t>
            </w:r>
          </w:p>
        </w:tc>
      </w:tr>
    </w:tbl>
    <w:p w:rsidR="00E13A86" w:rsidRPr="002739BD" w:rsidRDefault="00E13A86" w:rsidP="00E13A86">
      <w:pPr>
        <w:pStyle w:val="a7"/>
        <w:rPr>
          <w:sz w:val="18"/>
          <w:szCs w:val="18"/>
        </w:rPr>
      </w:pPr>
      <w:r w:rsidRPr="002739BD">
        <w:rPr>
          <w:sz w:val="18"/>
          <w:szCs w:val="18"/>
        </w:rPr>
        <w:t>3.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tbl>
      <w:tblPr>
        <w:tblW w:w="15249" w:type="dxa"/>
        <w:jc w:val="center"/>
        <w:tblInd w:w="-88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42"/>
        <w:gridCol w:w="13207"/>
      </w:tblGrid>
      <w:tr w:rsidR="00E13A86" w:rsidRPr="002739BD" w:rsidTr="002739BD">
        <w:trPr>
          <w:tblHeader/>
          <w:jc w:val="center"/>
        </w:trPr>
        <w:tc>
          <w:tcPr>
            <w:tcW w:w="2042" w:type="dxa"/>
            <w:tcBorders>
              <w:bottom w:val="single" w:sz="4" w:space="0" w:color="auto"/>
            </w:tcBorders>
            <w:vAlign w:val="center"/>
          </w:tcPr>
          <w:p w:rsidR="00E13A86" w:rsidRPr="002739BD" w:rsidRDefault="00E13A86" w:rsidP="000327F6">
            <w:pPr>
              <w:jc w:val="center"/>
              <w:rPr>
                <w:color w:val="000000"/>
                <w:sz w:val="18"/>
                <w:szCs w:val="18"/>
              </w:rPr>
            </w:pPr>
            <w:r w:rsidRPr="002739BD">
              <w:rPr>
                <w:color w:val="000000"/>
                <w:sz w:val="18"/>
                <w:szCs w:val="18"/>
              </w:rPr>
              <w:t>Область действия</w:t>
            </w:r>
          </w:p>
        </w:tc>
        <w:tc>
          <w:tcPr>
            <w:tcW w:w="13207" w:type="dxa"/>
            <w:vAlign w:val="center"/>
          </w:tcPr>
          <w:p w:rsidR="00E13A86" w:rsidRPr="002739BD" w:rsidRDefault="00E13A86" w:rsidP="000327F6">
            <w:pPr>
              <w:jc w:val="center"/>
              <w:rPr>
                <w:color w:val="000000"/>
                <w:sz w:val="18"/>
                <w:szCs w:val="18"/>
              </w:rPr>
            </w:pPr>
            <w:r w:rsidRPr="002739BD">
              <w:rPr>
                <w:color w:val="000000"/>
                <w:sz w:val="18"/>
                <w:szCs w:val="18"/>
              </w:rPr>
              <w:t>Наименование нормативного документа</w:t>
            </w:r>
            <w:bookmarkStart w:id="8" w:name="nd_table"/>
            <w:bookmarkEnd w:id="8"/>
          </w:p>
        </w:tc>
      </w:tr>
      <w:tr w:rsidR="002739BD" w:rsidRPr="002739BD" w:rsidTr="002739BD">
        <w:trPr>
          <w:tblHeader/>
          <w:jc w:val="center"/>
        </w:trPr>
        <w:tc>
          <w:tcPr>
            <w:tcW w:w="20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739BD" w:rsidRPr="002739BD" w:rsidRDefault="002739BD" w:rsidP="002739BD">
            <w:pPr>
              <w:rPr>
                <w:color w:val="000000"/>
                <w:sz w:val="18"/>
                <w:szCs w:val="18"/>
              </w:rPr>
            </w:pPr>
            <w:r w:rsidRPr="002739BD">
              <w:rPr>
                <w:color w:val="000000"/>
                <w:sz w:val="18"/>
                <w:szCs w:val="18"/>
              </w:rPr>
              <w:t>Измерение</w:t>
            </w:r>
          </w:p>
        </w:tc>
        <w:tc>
          <w:tcPr>
            <w:tcW w:w="13207" w:type="dxa"/>
            <w:vAlign w:val="center"/>
          </w:tcPr>
          <w:p w:rsidR="002739BD" w:rsidRPr="002739BD" w:rsidRDefault="002739BD" w:rsidP="002739BD">
            <w:pPr>
              <w:rPr>
                <w:color w:val="000000"/>
                <w:sz w:val="18"/>
                <w:szCs w:val="18"/>
              </w:rPr>
            </w:pPr>
            <w:r w:rsidRPr="002739BD">
              <w:rPr>
                <w:color w:val="000000"/>
                <w:sz w:val="18"/>
                <w:szCs w:val="18"/>
              </w:rPr>
              <w:t>МИ ТТП.ИНТ-16.01-2018 Методика измерений показателей тяжести трудового процесса для целей специальной оценки условий труда. Зарегистрирован в Федерал</w:t>
            </w:r>
            <w:r w:rsidRPr="002739BD">
              <w:rPr>
                <w:color w:val="000000"/>
                <w:sz w:val="18"/>
                <w:szCs w:val="18"/>
              </w:rPr>
              <w:t>ь</w:t>
            </w:r>
            <w:r w:rsidRPr="002739BD">
              <w:rPr>
                <w:color w:val="000000"/>
                <w:sz w:val="18"/>
                <w:szCs w:val="18"/>
              </w:rPr>
              <w:t>ном информационном фонде по обеспечению единства измерений N ФР.1.28.2019.33230. Утвержден: АО "КИОУТ" от 06.12.2018 N 010-ОД</w:t>
            </w:r>
          </w:p>
        </w:tc>
      </w:tr>
      <w:tr w:rsidR="002739BD" w:rsidRPr="002739BD" w:rsidTr="002739BD">
        <w:trPr>
          <w:tblHeader/>
          <w:jc w:val="center"/>
        </w:trPr>
        <w:tc>
          <w:tcPr>
            <w:tcW w:w="20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739BD" w:rsidRPr="002739BD" w:rsidRDefault="002739BD" w:rsidP="002739BD">
            <w:pPr>
              <w:rPr>
                <w:color w:val="000000"/>
                <w:sz w:val="18"/>
                <w:szCs w:val="18"/>
              </w:rPr>
            </w:pPr>
            <w:r w:rsidRPr="002739BD">
              <w:rPr>
                <w:color w:val="000000"/>
                <w:sz w:val="18"/>
                <w:szCs w:val="18"/>
              </w:rPr>
              <w:t>Оценка</w:t>
            </w:r>
          </w:p>
        </w:tc>
        <w:tc>
          <w:tcPr>
            <w:tcW w:w="13207" w:type="dxa"/>
            <w:vAlign w:val="center"/>
          </w:tcPr>
          <w:p w:rsidR="002739BD" w:rsidRPr="002739BD" w:rsidRDefault="002739BD" w:rsidP="002739BD">
            <w:pPr>
              <w:rPr>
                <w:color w:val="000000"/>
                <w:sz w:val="18"/>
                <w:szCs w:val="18"/>
              </w:rPr>
            </w:pPr>
            <w:r w:rsidRPr="002739BD">
              <w:rPr>
                <w:color w:val="000000"/>
                <w:sz w:val="18"/>
                <w:szCs w:val="18"/>
              </w:rPr>
              <w:t>Приказ Министерства труда и социальной защиты  Российской Федерации от 24.01.2014 N 33н (в ред. Приказов Минтруда России от 20.01.2015 № 24н, от 07.09.2015 № 602н, от 14.11.2016 № 642н, от 27.04.2020 № 213н, от 08.12.2020 N 429-ФЗ, от 30.12.2020 N 503-ФЗ) "Об утверждении Методики проведения специальной оценки условий труда, Классификатора вредных и (или) опасных производственных факторов, формы отчета о проведении специальной оценки условий труда и инструкции по ее заполнению"</w:t>
            </w:r>
          </w:p>
        </w:tc>
      </w:tr>
    </w:tbl>
    <w:p w:rsidR="002739BD" w:rsidRPr="002739BD" w:rsidRDefault="00B1739E" w:rsidP="002739BD">
      <w:pPr>
        <w:ind w:left="284" w:hanging="284"/>
        <w:rPr>
          <w:sz w:val="18"/>
          <w:szCs w:val="18"/>
          <w:lang w:eastAsia="ru-RU"/>
        </w:rPr>
      </w:pPr>
      <w:r w:rsidRPr="002739BD">
        <w:rPr>
          <w:b/>
          <w:sz w:val="18"/>
          <w:szCs w:val="18"/>
        </w:rPr>
        <w:t>4</w:t>
      </w:r>
      <w:r w:rsidR="00DA676F" w:rsidRPr="002739BD">
        <w:rPr>
          <w:b/>
          <w:sz w:val="18"/>
          <w:szCs w:val="18"/>
        </w:rPr>
        <w:t>.</w:t>
      </w:r>
      <w:r w:rsidR="00DA676F" w:rsidRPr="002739BD">
        <w:rPr>
          <w:sz w:val="18"/>
          <w:szCs w:val="18"/>
        </w:rPr>
        <w:t xml:space="preserve"> </w:t>
      </w:r>
      <w:r w:rsidR="00DA676F" w:rsidRPr="002739BD">
        <w:rPr>
          <w:b/>
          <w:sz w:val="18"/>
          <w:szCs w:val="18"/>
        </w:rPr>
        <w:t>Фактические и нормативные знач</w:t>
      </w:r>
      <w:r w:rsidR="00DA676F" w:rsidRPr="002739BD">
        <w:rPr>
          <w:b/>
          <w:sz w:val="18"/>
          <w:szCs w:val="18"/>
        </w:rPr>
        <w:t>е</w:t>
      </w:r>
      <w:r w:rsidR="00DA676F" w:rsidRPr="002739BD">
        <w:rPr>
          <w:b/>
          <w:sz w:val="18"/>
          <w:szCs w:val="18"/>
        </w:rPr>
        <w:t>ния измеряемых параметров:</w:t>
      </w:r>
      <w:r w:rsidR="002739BD" w:rsidRPr="002739BD">
        <w:rPr>
          <w:sz w:val="18"/>
          <w:szCs w:val="18"/>
          <w:u w:val="single"/>
        </w:rPr>
        <w:fldChar w:fldCharType="begin"/>
      </w:r>
      <w:r w:rsidR="002739BD" w:rsidRPr="002739BD">
        <w:rPr>
          <w:sz w:val="18"/>
          <w:szCs w:val="18"/>
          <w:u w:val="single"/>
        </w:rPr>
        <w:instrText xml:space="preserve"> INCLUDETEXT  "Q:\\АТТЕСТАЦИЯ 5.1 СОУТ\\САРМ (Новый)\\САРМ 110 8201-8300\\ARMv51_files\\sv_prot_51.xml" \! \t "C:\\Program Files (x86)\\Аттестация-5.1\\xsl\\sv_prot\\factor13_2.xsl"  \* MERGEFORMAT </w:instrText>
      </w:r>
      <w:r w:rsidR="002739BD" w:rsidRPr="002739BD">
        <w:rPr>
          <w:sz w:val="18"/>
          <w:szCs w:val="18"/>
          <w:u w:val="single"/>
        </w:rPr>
        <w:fldChar w:fldCharType="separate"/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CellMar>
          <w:left w:w="65" w:type="dxa"/>
          <w:right w:w="65" w:type="dxa"/>
        </w:tblCellMar>
        <w:tblLook w:val="04A0"/>
      </w:tblPr>
      <w:tblGrid>
        <w:gridCol w:w="1025"/>
        <w:gridCol w:w="5324"/>
        <w:gridCol w:w="1661"/>
        <w:gridCol w:w="1967"/>
        <w:gridCol w:w="1967"/>
        <w:gridCol w:w="1661"/>
        <w:gridCol w:w="1661"/>
      </w:tblGrid>
      <w:tr w:rsidR="002739BD" w:rsidRPr="002739BD" w:rsidTr="002739BD">
        <w:trPr>
          <w:divId w:val="854005403"/>
        </w:trPr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№ (код) РМ</w:t>
            </w:r>
          </w:p>
        </w:tc>
        <w:tc>
          <w:tcPr>
            <w:tcW w:w="1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Наименование рабочего места, рабочей зоны, фактора</w:t>
            </w:r>
          </w:p>
        </w:tc>
        <w:tc>
          <w:tcPr>
            <w:tcW w:w="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Дата оценки (изм</w:t>
            </w:r>
            <w:r w:rsidRPr="002739BD">
              <w:rPr>
                <w:sz w:val="18"/>
                <w:szCs w:val="18"/>
              </w:rPr>
              <w:t>е</w:t>
            </w:r>
            <w:r w:rsidRPr="002739BD">
              <w:rPr>
                <w:sz w:val="18"/>
                <w:szCs w:val="18"/>
              </w:rPr>
              <w:t>рения)</w:t>
            </w:r>
          </w:p>
        </w:tc>
        <w:tc>
          <w:tcPr>
            <w:tcW w:w="6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Факт. уровень</w:t>
            </w:r>
          </w:p>
        </w:tc>
        <w:tc>
          <w:tcPr>
            <w:tcW w:w="6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ПДУ</w:t>
            </w:r>
          </w:p>
        </w:tc>
        <w:tc>
          <w:tcPr>
            <w:tcW w:w="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Класс условий труда</w:t>
            </w:r>
          </w:p>
        </w:tc>
        <w:tc>
          <w:tcPr>
            <w:tcW w:w="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Время воздейс</w:t>
            </w:r>
            <w:r w:rsidRPr="002739BD">
              <w:rPr>
                <w:sz w:val="18"/>
                <w:szCs w:val="18"/>
              </w:rPr>
              <w:t>т</w:t>
            </w:r>
            <w:r w:rsidRPr="002739BD">
              <w:rPr>
                <w:sz w:val="18"/>
                <w:szCs w:val="18"/>
              </w:rPr>
              <w:t>вия, %</w:t>
            </w: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Врачи</w:t>
            </w: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8229.0001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pStyle w:val="af0"/>
              <w:jc w:val="center"/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Главный врач (ж)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31.10.2022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100</w:t>
            </w: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Краткое описание выполняемой работы:</w:t>
            </w:r>
            <w:r w:rsidRPr="002739BD">
              <w:rPr>
                <w:sz w:val="18"/>
                <w:szCs w:val="18"/>
              </w:rPr>
              <w:t xml:space="preserve"> </w:t>
            </w: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1. Физическая динамическая нагрузка за рабочий день (см</w:t>
            </w:r>
            <w:r w:rsidRPr="002739BD">
              <w:rPr>
                <w:b/>
                <w:bCs/>
                <w:sz w:val="18"/>
                <w:szCs w:val="18"/>
              </w:rPr>
              <w:t>е</w:t>
            </w:r>
            <w:r w:rsidRPr="002739BD">
              <w:rPr>
                <w:b/>
                <w:bCs/>
                <w:sz w:val="18"/>
                <w:szCs w:val="18"/>
              </w:rPr>
              <w:t>ну), кг·м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1.1. При региональной нагрузке при перемещении груза на ра</w:t>
            </w:r>
            <w:r w:rsidRPr="002739BD">
              <w:rPr>
                <w:sz w:val="18"/>
                <w:szCs w:val="18"/>
              </w:rPr>
              <w:t>с</w:t>
            </w:r>
            <w:r w:rsidRPr="002739BD">
              <w:rPr>
                <w:sz w:val="18"/>
                <w:szCs w:val="18"/>
              </w:rPr>
              <w:lastRenderedPageBreak/>
              <w:t>стояние до 1 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3000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1.2.1. При перемещении груза на расстояние от 1 м до 5 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15000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1.2.2. При перемещении груза на расстояние более 5 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28000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2. Масса поднимаемого и перемещаемого груза вручную, кг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2.1. Подъем и перемещение (разовое) тяжести при чередовании с другой работой (до 2-х раз в час)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2.2. Подъем и перемещение тяжести постоянно в течение рабочего дня (смены) (более 2 раз в час)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2.3. Суммарная масса грузов, перемещаемых в течение каждого часа смены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350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2.3.2. С пола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175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3. Стереотипные рабочие движения, количество за рабочий день (смену)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3.1. При локальной нагрузке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40000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3.2. При региональной нагрузке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20000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4. Статическая нагрузка за рабочий день (смену) при удерж</w:t>
            </w:r>
            <w:r w:rsidRPr="002739BD">
              <w:rPr>
                <w:b/>
                <w:bCs/>
                <w:sz w:val="18"/>
                <w:szCs w:val="18"/>
              </w:rPr>
              <w:t>а</w:t>
            </w:r>
            <w:r w:rsidRPr="002739BD">
              <w:rPr>
                <w:b/>
                <w:bCs/>
                <w:sz w:val="18"/>
                <w:szCs w:val="18"/>
              </w:rPr>
              <w:t>нии груза, приложении усилий, кгс·с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22000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4.2. Двумя руками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42000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60000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5. Рабочая поза, % смены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5.1. Свободная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100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5.2. Стоя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5.3. Неудобная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5.6. Поза "сидя" без перерывов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6. Наклоны корпуса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Наклоны корпуса тела работника более 30º, количество за рабочий день (смену)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100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7. Перемещения работника в пространстве, обусловленные технологическим процессом, км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2.0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2.5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7.3. Суммарное перемещение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38А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pStyle w:val="af0"/>
              <w:jc w:val="center"/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Врач-терапевт участковый (ж)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31.10.2022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100</w:t>
            </w: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Краткое описание выполняемой работы:</w:t>
            </w:r>
            <w:r w:rsidRPr="002739BD">
              <w:rPr>
                <w:sz w:val="18"/>
                <w:szCs w:val="18"/>
              </w:rPr>
              <w:t xml:space="preserve"> По своей специальности оказывает квалифицированную медицинскую помощь, используя при этом современные методы диагн</w:t>
            </w:r>
            <w:r w:rsidRPr="002739BD">
              <w:rPr>
                <w:sz w:val="18"/>
                <w:szCs w:val="18"/>
              </w:rPr>
              <w:t>о</w:t>
            </w:r>
            <w:r w:rsidRPr="002739BD">
              <w:rPr>
                <w:sz w:val="18"/>
                <w:szCs w:val="18"/>
              </w:rPr>
              <w:t>стики, профилактики, лечения и последующей реабилитации пациента.</w:t>
            </w: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1. Физическая динамическая нагрузка за рабочий день (см</w:t>
            </w:r>
            <w:r w:rsidRPr="002739BD">
              <w:rPr>
                <w:b/>
                <w:bCs/>
                <w:sz w:val="18"/>
                <w:szCs w:val="18"/>
              </w:rPr>
              <w:t>е</w:t>
            </w:r>
            <w:r w:rsidRPr="002739BD">
              <w:rPr>
                <w:b/>
                <w:bCs/>
                <w:sz w:val="18"/>
                <w:szCs w:val="18"/>
              </w:rPr>
              <w:t>ну), кг·м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1.1. При региональной нагрузке при перемещении груза на ра</w:t>
            </w:r>
            <w:r w:rsidRPr="002739BD">
              <w:rPr>
                <w:sz w:val="18"/>
                <w:szCs w:val="18"/>
              </w:rPr>
              <w:t>с</w:t>
            </w:r>
            <w:r w:rsidRPr="002739BD">
              <w:rPr>
                <w:sz w:val="18"/>
                <w:szCs w:val="18"/>
              </w:rPr>
              <w:t>стояние до 1 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3000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1.2.1. При перемещении груза на расстояние от 1 м до 5 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15000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1.2.2. При перемещении груза на расстояние более 5 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28000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2. Масса поднимаемого и перемещаемого груза вручную, кг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2.1. Подъем и перемещение (разовое) тяжести при чередовании с другой работой (до 2-х раз в час)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2.2. Подъем и перемещение тяжести постоянно в течение рабочего дня (смены) (более 2 раз в час)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2.3. Суммарная масса грузов, перемещаемых в течение каждого часа смены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350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2.3.2. С пола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175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3. Стереотипные рабочие движения, количество за рабочий день (смену)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3.1. При локальной нагрузке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40000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3.2. При региональной нагрузке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20000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4. Статическая нагрузка за рабочий день (смену) при удерж</w:t>
            </w:r>
            <w:r w:rsidRPr="002739BD">
              <w:rPr>
                <w:b/>
                <w:bCs/>
                <w:sz w:val="18"/>
                <w:szCs w:val="18"/>
              </w:rPr>
              <w:t>а</w:t>
            </w:r>
            <w:r w:rsidRPr="002739BD">
              <w:rPr>
                <w:b/>
                <w:bCs/>
                <w:sz w:val="18"/>
                <w:szCs w:val="18"/>
              </w:rPr>
              <w:t>нии груза, приложении усилий, кгс·с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22000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4.2. Двумя руками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42000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60000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5. Рабочая поза, % смены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5.1. Свободная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100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5.2. Стоя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5.3. Неудобная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5.6. Поза "сидя" без перерывов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6. Наклоны корпуса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Наклоны корпуса тела работника более 30º, количество за рабочий день (смену)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100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7. Перемещения работника в пространстве, обусловленные технологическим процессом, км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2.0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2.5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7.3. Суммарное перемещение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8229.0002А (38А)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pStyle w:val="af0"/>
              <w:jc w:val="center"/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Врач-терапевт участковый (ж)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31.10.2022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100</w:t>
            </w: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Краткое описание выполняемой работы:</w:t>
            </w:r>
            <w:r w:rsidRPr="002739BD">
              <w:rPr>
                <w:sz w:val="18"/>
                <w:szCs w:val="18"/>
              </w:rPr>
              <w:t xml:space="preserve"> По своей специальности оказывает квалифицированную медицинскую помощь, используя при этом современные методы диагн</w:t>
            </w:r>
            <w:r w:rsidRPr="002739BD">
              <w:rPr>
                <w:sz w:val="18"/>
                <w:szCs w:val="18"/>
              </w:rPr>
              <w:t>о</w:t>
            </w:r>
            <w:r w:rsidRPr="002739BD">
              <w:rPr>
                <w:sz w:val="18"/>
                <w:szCs w:val="18"/>
              </w:rPr>
              <w:t>стики, профилактики, лечения и последующей реабилитации пациента.</w:t>
            </w: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1. Физическая динамическая нагрузка за рабочий день (см</w:t>
            </w:r>
            <w:r w:rsidRPr="002739BD">
              <w:rPr>
                <w:b/>
                <w:bCs/>
                <w:sz w:val="18"/>
                <w:szCs w:val="18"/>
              </w:rPr>
              <w:t>е</w:t>
            </w:r>
            <w:r w:rsidRPr="002739BD">
              <w:rPr>
                <w:b/>
                <w:bCs/>
                <w:sz w:val="18"/>
                <w:szCs w:val="18"/>
              </w:rPr>
              <w:t>ну), кг·м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1.1. При региональной нагрузке при перемещении груза на ра</w:t>
            </w:r>
            <w:r w:rsidRPr="002739BD">
              <w:rPr>
                <w:sz w:val="18"/>
                <w:szCs w:val="18"/>
              </w:rPr>
              <w:t>с</w:t>
            </w:r>
            <w:r w:rsidRPr="002739BD">
              <w:rPr>
                <w:sz w:val="18"/>
                <w:szCs w:val="18"/>
              </w:rPr>
              <w:t>стояние до 1 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3000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1.2.1. При перемещении груза на расстояние от 1 м до 5 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15000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1.2.2. При перемещении груза на расстояние более 5 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28000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2. Масса поднимаемого и перемещаемого груза вручную, кг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2.1. Подъем и перемещение (разовое) тяжести при чередовании с другой работой (до 2-х раз в час)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2.2. Подъем и перемещение тяжести постоянно в течение рабочего дня (смены) (более 2 раз в час)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2.3. Суммарная масса грузов, перемещаемых в течение каждого часа смены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350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2.3.2. С пола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175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3. Стереотипные рабочие движения, количество за рабочий день (смену)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3.1. При локальной нагрузке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40000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3.2. При региональной нагрузке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20000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4. Статическая нагрузка за рабочий день (смену) при удерж</w:t>
            </w:r>
            <w:r w:rsidRPr="002739BD">
              <w:rPr>
                <w:b/>
                <w:bCs/>
                <w:sz w:val="18"/>
                <w:szCs w:val="18"/>
              </w:rPr>
              <w:t>а</w:t>
            </w:r>
            <w:r w:rsidRPr="002739BD">
              <w:rPr>
                <w:b/>
                <w:bCs/>
                <w:sz w:val="18"/>
                <w:szCs w:val="18"/>
              </w:rPr>
              <w:t>нии груза, приложении усилий, кгс·с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22000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4.2. Двумя руками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42000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60000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5. Рабочая поза, % смены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5.1. Свободная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100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5.2. Стоя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5.3. Неудобная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5.6. Поза "сидя" без перерывов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6. Наклоны корпуса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Наклоны корпуса тела работника более 30º, количество за рабочий день (смену)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100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7. Перемещения работника в пространстве, обусловленные технологическим процессом, км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2.3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2.5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7.3. Суммарное перемещение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2.3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44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pStyle w:val="af0"/>
              <w:jc w:val="center"/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Врач-эндоскопист (ж)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31.10.2022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100</w:t>
            </w: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Краткое описание выполняемой работы:</w:t>
            </w:r>
            <w:r w:rsidRPr="002739BD">
              <w:rPr>
                <w:sz w:val="18"/>
                <w:szCs w:val="18"/>
              </w:rPr>
              <w:t xml:space="preserve"> По своей специальности оказывает квалифицированную медицинскую помощь, используя при этом современные методы диагн</w:t>
            </w:r>
            <w:r w:rsidRPr="002739BD">
              <w:rPr>
                <w:sz w:val="18"/>
                <w:szCs w:val="18"/>
              </w:rPr>
              <w:t>о</w:t>
            </w:r>
            <w:r w:rsidRPr="002739BD">
              <w:rPr>
                <w:sz w:val="18"/>
                <w:szCs w:val="18"/>
              </w:rPr>
              <w:t>стики, профилактики, лечения и последующей реабилитации пациента.</w:t>
            </w: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1. Физическая динамическая нагрузка за рабочий день (см</w:t>
            </w:r>
            <w:r w:rsidRPr="002739BD">
              <w:rPr>
                <w:b/>
                <w:bCs/>
                <w:sz w:val="18"/>
                <w:szCs w:val="18"/>
              </w:rPr>
              <w:t>е</w:t>
            </w:r>
            <w:r w:rsidRPr="002739BD">
              <w:rPr>
                <w:b/>
                <w:bCs/>
                <w:sz w:val="18"/>
                <w:szCs w:val="18"/>
              </w:rPr>
              <w:t>ну), кг·м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1.1. При региональной нагрузке при перемещении груза на ра</w:t>
            </w:r>
            <w:r w:rsidRPr="002739BD">
              <w:rPr>
                <w:sz w:val="18"/>
                <w:szCs w:val="18"/>
              </w:rPr>
              <w:t>с</w:t>
            </w:r>
            <w:r w:rsidRPr="002739BD">
              <w:rPr>
                <w:sz w:val="18"/>
                <w:szCs w:val="18"/>
              </w:rPr>
              <w:t>стояние до 1 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3000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1.2.1. При перемещении груза на расстояние от 1 м до 5 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15000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1.2.2. При перемещении груза на расстояние более 5 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28000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2. Масса поднимаемого и перемещаемого груза вручную, кг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2.1. Подъем и перемещение (разовое) тяжести при чередовании с другой работой (до 2-х раз в час)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2.2. Подъем и перемещение тяжести постоянно в течение рабочего дня (смены) (более 2 раз в час)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2.3. Суммарная масса грузов, перемещаемых в течение каждого часа смены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350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2.3.2. С пола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175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3. Стереотипные рабочие движения, количество за рабочий день (смену)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3.1. При локальной нагрузке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40000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3.2. При региональной нагрузке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20000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4. Статическая нагрузка за рабочий день (смену) при удерж</w:t>
            </w:r>
            <w:r w:rsidRPr="002739BD">
              <w:rPr>
                <w:b/>
                <w:bCs/>
                <w:sz w:val="18"/>
                <w:szCs w:val="18"/>
              </w:rPr>
              <w:t>а</w:t>
            </w:r>
            <w:r w:rsidRPr="002739BD">
              <w:rPr>
                <w:b/>
                <w:bCs/>
                <w:sz w:val="18"/>
                <w:szCs w:val="18"/>
              </w:rPr>
              <w:t>нии груза, приложении усилий, кгс·с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22000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4.2. Двумя руками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42000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60000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5. Рабочая поза, % смены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5.1. Свободная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85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5.2. Стоя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5.3. Неудобная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5.6. Поза "сидя" без перерывов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6. Наклоны корпуса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Наклоны корпуса тела работника более 30º, количество за рабочий день (смену)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100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7. Перемещения работника в пространстве, обусловленные технологическим процессом, км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0.5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2.5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7.3. Суммарное перемещение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0.5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8229.0005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pStyle w:val="af0"/>
              <w:jc w:val="center"/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Врач-рентгенолог (ж)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31.10.2022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100</w:t>
            </w: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Краткое описание выполняемой работы:</w:t>
            </w:r>
            <w:r w:rsidRPr="002739BD">
              <w:rPr>
                <w:sz w:val="18"/>
                <w:szCs w:val="18"/>
              </w:rPr>
              <w:t xml:space="preserve"> По своей специальности оказывает квалифицированную медицинскую помощь, используя при этом современные методы диагн</w:t>
            </w:r>
            <w:r w:rsidRPr="002739BD">
              <w:rPr>
                <w:sz w:val="18"/>
                <w:szCs w:val="18"/>
              </w:rPr>
              <w:t>о</w:t>
            </w:r>
            <w:r w:rsidRPr="002739BD">
              <w:rPr>
                <w:sz w:val="18"/>
                <w:szCs w:val="18"/>
              </w:rPr>
              <w:t>стики, профилактики, лечения и последующей реабилитации пациента.</w:t>
            </w: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1. Физическая динамическая нагрузка за рабочий день (см</w:t>
            </w:r>
            <w:r w:rsidRPr="002739BD">
              <w:rPr>
                <w:b/>
                <w:bCs/>
                <w:sz w:val="18"/>
                <w:szCs w:val="18"/>
              </w:rPr>
              <w:t>е</w:t>
            </w:r>
            <w:r w:rsidRPr="002739BD">
              <w:rPr>
                <w:b/>
                <w:bCs/>
                <w:sz w:val="18"/>
                <w:szCs w:val="18"/>
              </w:rPr>
              <w:t>ну), кг·м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1.1. При региональной нагрузке при перемещении груза на ра</w:t>
            </w:r>
            <w:r w:rsidRPr="002739BD">
              <w:rPr>
                <w:sz w:val="18"/>
                <w:szCs w:val="18"/>
              </w:rPr>
              <w:t>с</w:t>
            </w:r>
            <w:r w:rsidRPr="002739BD">
              <w:rPr>
                <w:sz w:val="18"/>
                <w:szCs w:val="18"/>
              </w:rPr>
              <w:t>стояние до 1 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3000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1.2.1. При перемещении груза на расстояние от 1 м до 5 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15000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1.2.2. При перемещении груза на расстояние более 5 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28000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2. Масса поднимаемого и перемещаемого груза вручную, кг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2.1. Подъем и перемещение (разовое) тяжести при чередовании с другой работой (до 2-х раз в час)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2.2. Подъем и перемещение тяжести постоянно в течение рабочего дня (смены) (более 2 раз в час)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2.3. Суммарная масса грузов, перемещаемых в течение каждого часа смены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350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2.3.2. С пола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175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3. Стереотипные рабочие движения, количество за рабочий день (смену)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3.1. При локальной нагрузке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40000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3.2. При региональной нагрузке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20000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4. Статическая нагрузка за рабочий день (смену) при удерж</w:t>
            </w:r>
            <w:r w:rsidRPr="002739BD">
              <w:rPr>
                <w:b/>
                <w:bCs/>
                <w:sz w:val="18"/>
                <w:szCs w:val="18"/>
              </w:rPr>
              <w:t>а</w:t>
            </w:r>
            <w:r w:rsidRPr="002739BD">
              <w:rPr>
                <w:b/>
                <w:bCs/>
                <w:sz w:val="18"/>
                <w:szCs w:val="18"/>
              </w:rPr>
              <w:t>нии груза, приложении усилий, кгс·с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22000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4.2. Двумя руками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42000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60000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5. Рабочая поза, % смены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5.1. Свободная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80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5.2. Стоя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5.3. Неудобная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5.6. Поза "сидя" без перерывов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6. Наклоны корпуса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Наклоны корпуса тела работника более 30º, количество за рабочий день (смену)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100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7. Перемещения работника в пространстве, обусловленные технологическим процессом, км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1.1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2.5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7.3. Суммарное перемещение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1.1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pStyle w:val="af0"/>
              <w:jc w:val="center"/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Врач-офтальмолог (ж)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31.10.2022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100</w:t>
            </w: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Краткое описание выполняемой работы:</w:t>
            </w:r>
            <w:r w:rsidRPr="002739BD">
              <w:rPr>
                <w:sz w:val="18"/>
                <w:szCs w:val="18"/>
              </w:rPr>
              <w:t xml:space="preserve"> По своей специальности оказывает квалифицированную медицинскую помощь, используя при этом современные методы диагн</w:t>
            </w:r>
            <w:r w:rsidRPr="002739BD">
              <w:rPr>
                <w:sz w:val="18"/>
                <w:szCs w:val="18"/>
              </w:rPr>
              <w:t>о</w:t>
            </w:r>
            <w:r w:rsidRPr="002739BD">
              <w:rPr>
                <w:sz w:val="18"/>
                <w:szCs w:val="18"/>
              </w:rPr>
              <w:t>стики, профилактики, лечения и последующей реабилитации пациента.</w:t>
            </w: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1. Физическая динамическая нагрузка за рабочий день (см</w:t>
            </w:r>
            <w:r w:rsidRPr="002739BD">
              <w:rPr>
                <w:b/>
                <w:bCs/>
                <w:sz w:val="18"/>
                <w:szCs w:val="18"/>
              </w:rPr>
              <w:t>е</w:t>
            </w:r>
            <w:r w:rsidRPr="002739BD">
              <w:rPr>
                <w:b/>
                <w:bCs/>
                <w:sz w:val="18"/>
                <w:szCs w:val="18"/>
              </w:rPr>
              <w:t>ну), кг·м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1.1. При региональной нагрузке при перемещении груза на ра</w:t>
            </w:r>
            <w:r w:rsidRPr="002739BD">
              <w:rPr>
                <w:sz w:val="18"/>
                <w:szCs w:val="18"/>
              </w:rPr>
              <w:t>с</w:t>
            </w:r>
            <w:r w:rsidRPr="002739BD">
              <w:rPr>
                <w:sz w:val="18"/>
                <w:szCs w:val="18"/>
              </w:rPr>
              <w:t>стояние до 1 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3000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1.2.1. При перемещении груза на расстояние от 1 м до 5 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15000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1.2.2. При перемещении груза на расстояние более 5 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28000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2. Масса поднимаемого и перемещаемого груза вручную, кг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 xml:space="preserve">2.1. Подъем и перемещение (разовое) тяжести при чередовании с </w:t>
            </w:r>
            <w:r w:rsidRPr="002739BD">
              <w:rPr>
                <w:sz w:val="18"/>
                <w:szCs w:val="18"/>
              </w:rPr>
              <w:lastRenderedPageBreak/>
              <w:t>другой работой (до 2-х раз в час)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2.2. Подъем и перемещение тяжести постоянно в течение рабочего дня (смены) (более 2 раз в час)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2.3. Суммарная масса грузов, перемещаемых в течение каждого часа смены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350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2.3.2. С пола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175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3. Стереотипные рабочие движения, количество за рабочий день (смену)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3.1. При локальной нагрузке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40000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3.2. При региональной нагрузке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20000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4. Статическая нагрузка за рабочий день (смену) при удерж</w:t>
            </w:r>
            <w:r w:rsidRPr="002739BD">
              <w:rPr>
                <w:b/>
                <w:bCs/>
                <w:sz w:val="18"/>
                <w:szCs w:val="18"/>
              </w:rPr>
              <w:t>а</w:t>
            </w:r>
            <w:r w:rsidRPr="002739BD">
              <w:rPr>
                <w:b/>
                <w:bCs/>
                <w:sz w:val="18"/>
                <w:szCs w:val="18"/>
              </w:rPr>
              <w:t>нии груза, приложении усилий, кгс·с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22000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4.2. Двумя руками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42000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60000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5. Рабочая поза, % смены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5.1. Свободная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70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5.2. Стоя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5.3. Неудобная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30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5.6. Поза "сидя" без перерывов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6. Наклоны корпуса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Наклоны корпуса тела работника более 30º, количество за рабочий день (смену)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100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7. Перемещения работника в пространстве, обусловленные технологическим процессом, км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0.5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2.5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7.3. Суммарное перемещение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0.5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55А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pStyle w:val="af0"/>
              <w:jc w:val="center"/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Врач-акушер-гинеколог женской консультации (ж)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31.10.2022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100</w:t>
            </w: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Краткое описание выполняемой работы:</w:t>
            </w:r>
            <w:r w:rsidRPr="002739BD">
              <w:rPr>
                <w:sz w:val="18"/>
                <w:szCs w:val="18"/>
              </w:rPr>
              <w:t xml:space="preserve"> По своей специальности оказывает квалифицированную медицинскую помощь, используя при этом современные методы диагн</w:t>
            </w:r>
            <w:r w:rsidRPr="002739BD">
              <w:rPr>
                <w:sz w:val="18"/>
                <w:szCs w:val="18"/>
              </w:rPr>
              <w:t>о</w:t>
            </w:r>
            <w:r w:rsidRPr="002739BD">
              <w:rPr>
                <w:sz w:val="18"/>
                <w:szCs w:val="18"/>
              </w:rPr>
              <w:t>стики, профилактики, лечения и последующей реабилитации пациента.</w:t>
            </w: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1. Физическая динамическая нагрузка за рабочий день (см</w:t>
            </w:r>
            <w:r w:rsidRPr="002739BD">
              <w:rPr>
                <w:b/>
                <w:bCs/>
                <w:sz w:val="18"/>
                <w:szCs w:val="18"/>
              </w:rPr>
              <w:t>е</w:t>
            </w:r>
            <w:r w:rsidRPr="002739BD">
              <w:rPr>
                <w:b/>
                <w:bCs/>
                <w:sz w:val="18"/>
                <w:szCs w:val="18"/>
              </w:rPr>
              <w:t>ну), кг·м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1.1. При региональной нагрузке при перемещении груза на ра</w:t>
            </w:r>
            <w:r w:rsidRPr="002739BD">
              <w:rPr>
                <w:sz w:val="18"/>
                <w:szCs w:val="18"/>
              </w:rPr>
              <w:t>с</w:t>
            </w:r>
            <w:r w:rsidRPr="002739BD">
              <w:rPr>
                <w:sz w:val="18"/>
                <w:szCs w:val="18"/>
              </w:rPr>
              <w:t>стояние до 1 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3000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1.2.1. При перемещении груза на расстояние от 1 м до 5 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15000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1.2.2. При перемещении груза на расстояние более 5 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28000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2. Масса поднимаемого и перемещаемого груза вручную, кг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2.1. Подъем и перемещение (разовое) тяжести при чередовании с другой работой (до 2-х раз в час)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2.2. Подъем и перемещение тяжести постоянно в течение рабочего дня (смены) (более 2 раз в час)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2.3. Суммарная масса грузов, перемещаемых в течение каждого часа смены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350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2.3.2. С пола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175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3. Стереотипные рабочие движения, количество за рабочий день (смену)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3.1. При локальной нагрузке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40000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3.2. При региональной нагрузке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20000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4. Статическая нагрузка за рабочий день (смену) при удерж</w:t>
            </w:r>
            <w:r w:rsidRPr="002739BD">
              <w:rPr>
                <w:b/>
                <w:bCs/>
                <w:sz w:val="18"/>
                <w:szCs w:val="18"/>
              </w:rPr>
              <w:t>а</w:t>
            </w:r>
            <w:r w:rsidRPr="002739BD">
              <w:rPr>
                <w:b/>
                <w:bCs/>
                <w:sz w:val="18"/>
                <w:szCs w:val="18"/>
              </w:rPr>
              <w:t>нии груза, приложении усилий, кгс·с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22000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4.2. Двумя руками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42000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60000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5. Рабочая поза, % смены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5.1. Свободная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5.2. Стоя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5.3. Неудобная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30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5.6. Поза "сидя" без перерывов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6. Наклоны корпуса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Наклоны корпуса тела работника более 30º, количество за рабочий день (смену)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100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7. Перемещения работника в пространстве, обусловленные технологическим процессом, км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0.5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2.5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7.3. Суммарное перемещение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0.5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8229.0008А (55А)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pStyle w:val="af0"/>
              <w:jc w:val="center"/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Врач-акушер-гинеколог женской консультации (ж)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31.10.2022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100</w:t>
            </w: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Краткое описание выполняемой работы:</w:t>
            </w:r>
            <w:r w:rsidRPr="002739BD">
              <w:rPr>
                <w:sz w:val="18"/>
                <w:szCs w:val="18"/>
              </w:rPr>
              <w:t xml:space="preserve"> По своей специальности оказывает квалифицированную медицинскую помощь, используя при этом современные методы диагн</w:t>
            </w:r>
            <w:r w:rsidRPr="002739BD">
              <w:rPr>
                <w:sz w:val="18"/>
                <w:szCs w:val="18"/>
              </w:rPr>
              <w:t>о</w:t>
            </w:r>
            <w:r w:rsidRPr="002739BD">
              <w:rPr>
                <w:sz w:val="18"/>
                <w:szCs w:val="18"/>
              </w:rPr>
              <w:t>стики, профилактики, лечения и последующей реабилитации пациента.</w:t>
            </w: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1. Физическая динамическая нагрузка за рабочий день (см</w:t>
            </w:r>
            <w:r w:rsidRPr="002739BD">
              <w:rPr>
                <w:b/>
                <w:bCs/>
                <w:sz w:val="18"/>
                <w:szCs w:val="18"/>
              </w:rPr>
              <w:t>е</w:t>
            </w:r>
            <w:r w:rsidRPr="002739BD">
              <w:rPr>
                <w:b/>
                <w:bCs/>
                <w:sz w:val="18"/>
                <w:szCs w:val="18"/>
              </w:rPr>
              <w:t>ну), кг·м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1.1. При региональной нагрузке при перемещении груза на ра</w:t>
            </w:r>
            <w:r w:rsidRPr="002739BD">
              <w:rPr>
                <w:sz w:val="18"/>
                <w:szCs w:val="18"/>
              </w:rPr>
              <w:t>с</w:t>
            </w:r>
            <w:r w:rsidRPr="002739BD">
              <w:rPr>
                <w:sz w:val="18"/>
                <w:szCs w:val="18"/>
              </w:rPr>
              <w:t>стояние до 1 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3000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1.2.1. При перемещении груза на расстояние от 1 м до 5 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15000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1.2.2. При перемещении груза на расстояние более 5 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28000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2. Масса поднимаемого и перемещаемого груза вручную, кг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2.1. Подъем и перемещение (разовое) тяжести при чередовании с другой работой (до 2-х раз в час)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 xml:space="preserve">2.2. Подъем и перемещение тяжести постоянно в течение рабочего </w:t>
            </w:r>
            <w:r w:rsidRPr="002739BD">
              <w:rPr>
                <w:sz w:val="18"/>
                <w:szCs w:val="18"/>
              </w:rPr>
              <w:lastRenderedPageBreak/>
              <w:t>дня (смены) (более 2 раз в час)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2.3. Суммарная масса грузов, перемещаемых в течение каждого часа смены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350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2.3.2. С пола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175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3. Стереотипные рабочие движения, количество за рабочий день (смену)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3.1. При локальной нагрузке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40000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3.2. При региональной нагрузке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20000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4. Статическая нагрузка за рабочий день (смену) при удерж</w:t>
            </w:r>
            <w:r w:rsidRPr="002739BD">
              <w:rPr>
                <w:b/>
                <w:bCs/>
                <w:sz w:val="18"/>
                <w:szCs w:val="18"/>
              </w:rPr>
              <w:t>а</w:t>
            </w:r>
            <w:r w:rsidRPr="002739BD">
              <w:rPr>
                <w:b/>
                <w:bCs/>
                <w:sz w:val="18"/>
                <w:szCs w:val="18"/>
              </w:rPr>
              <w:t>нии груза, приложении усилий, кгс·с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22000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4.2. Двумя руками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42000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60000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5. Рабочая поза, % смены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5.1. Свободная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5.2. Стоя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5.3. Неудобная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30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5.6. Поза "сидя" без перерывов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6. Наклоны корпуса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Наклоны корпуса тела работника более 30º, количество за рабочий день (смену)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100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7. Перемещения работника в пространстве, обусловленные технологическим процессом, км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0.5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2.5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7.3. Суммарное перемещение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0.5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73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pStyle w:val="af0"/>
              <w:jc w:val="center"/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Врач по спортивной медицине (ж)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31.10.2022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100</w:t>
            </w: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Краткое описание выполняемой работы:</w:t>
            </w:r>
            <w:r w:rsidRPr="002739BD">
              <w:rPr>
                <w:sz w:val="18"/>
                <w:szCs w:val="18"/>
              </w:rPr>
              <w:t xml:space="preserve"> По своей специальности оказывает квалифицированную медицинскую помощь, используя при этом современные методы диагн</w:t>
            </w:r>
            <w:r w:rsidRPr="002739BD">
              <w:rPr>
                <w:sz w:val="18"/>
                <w:szCs w:val="18"/>
              </w:rPr>
              <w:t>о</w:t>
            </w:r>
            <w:r w:rsidRPr="002739BD">
              <w:rPr>
                <w:sz w:val="18"/>
                <w:szCs w:val="18"/>
              </w:rPr>
              <w:t>стики, профилактики, лечения и последующей реабилитации пациента.</w:t>
            </w: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1. Физическая динамическая нагрузка за рабочий день (см</w:t>
            </w:r>
            <w:r w:rsidRPr="002739BD">
              <w:rPr>
                <w:b/>
                <w:bCs/>
                <w:sz w:val="18"/>
                <w:szCs w:val="18"/>
              </w:rPr>
              <w:t>е</w:t>
            </w:r>
            <w:r w:rsidRPr="002739BD">
              <w:rPr>
                <w:b/>
                <w:bCs/>
                <w:sz w:val="18"/>
                <w:szCs w:val="18"/>
              </w:rPr>
              <w:t>ну), кг·м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1.1. При региональной нагрузке при перемещении груза на ра</w:t>
            </w:r>
            <w:r w:rsidRPr="002739BD">
              <w:rPr>
                <w:sz w:val="18"/>
                <w:szCs w:val="18"/>
              </w:rPr>
              <w:t>с</w:t>
            </w:r>
            <w:r w:rsidRPr="002739BD">
              <w:rPr>
                <w:sz w:val="18"/>
                <w:szCs w:val="18"/>
              </w:rPr>
              <w:t>стояние до 1 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3000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1.2.1. При перемещении груза на расстояние от 1 м до 5 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15000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1.2.2. При перемещении груза на расстояние более 5 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28000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2. Масса поднимаемого и перемещаемого груза вручную, кг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2.1. Подъем и перемещение (разовое) тяжести при чередовании с другой работой (до 2-х раз в час)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2.2. Подъем и перемещение тяжести постоянно в течение рабочего дня (смены) (более 2 раз в час)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2.3. Суммарная масса грузов, перемещаемых в течение каждого часа смены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350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2.3.2. С пола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175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3. Стереотипные рабочие движения, количество за рабочий день (смену)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3.1. При локальной нагрузке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40000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3.2. При региональной нагрузке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20000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4. Статическая нагрузка за рабочий день (смену) при удерж</w:t>
            </w:r>
            <w:r w:rsidRPr="002739BD">
              <w:rPr>
                <w:b/>
                <w:bCs/>
                <w:sz w:val="18"/>
                <w:szCs w:val="18"/>
              </w:rPr>
              <w:t>а</w:t>
            </w:r>
            <w:r w:rsidRPr="002739BD">
              <w:rPr>
                <w:b/>
                <w:bCs/>
                <w:sz w:val="18"/>
                <w:szCs w:val="18"/>
              </w:rPr>
              <w:t>нии груза, приложении усилий, кгс·с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22000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4.2. Двумя руками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42000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60000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5. Рабочая поза, % смены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5.1. Свободная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80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5.2. Стоя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5.3. Неудобная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5.6. Поза "сидя" без перерывов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6. Наклоны корпуса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Наклоны корпуса тела работника более 30º, количество за рабочий день (смену)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100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7. Перемещения работника в пространстве, обусловленные технологическим процессом, км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1.1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2.5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7.3. Суммарное перемещение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1.1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57А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pStyle w:val="af0"/>
              <w:jc w:val="center"/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Врач педиатр участковый (ж)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31.10.2022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100</w:t>
            </w: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Краткое описание выполняемой работы:</w:t>
            </w:r>
            <w:r w:rsidRPr="002739BD">
              <w:rPr>
                <w:sz w:val="18"/>
                <w:szCs w:val="18"/>
              </w:rPr>
              <w:t xml:space="preserve"> По своей специальности оказывает квалифицированную медицинскую помощь, используя при этом современные методы диагн</w:t>
            </w:r>
            <w:r w:rsidRPr="002739BD">
              <w:rPr>
                <w:sz w:val="18"/>
                <w:szCs w:val="18"/>
              </w:rPr>
              <w:t>о</w:t>
            </w:r>
            <w:r w:rsidRPr="002739BD">
              <w:rPr>
                <w:sz w:val="18"/>
                <w:szCs w:val="18"/>
              </w:rPr>
              <w:t>стики, профилактики, лечения и последующей реабилитации пациента.</w:t>
            </w: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1. Физическая динамическая нагрузка за рабочий день (см</w:t>
            </w:r>
            <w:r w:rsidRPr="002739BD">
              <w:rPr>
                <w:b/>
                <w:bCs/>
                <w:sz w:val="18"/>
                <w:szCs w:val="18"/>
              </w:rPr>
              <w:t>е</w:t>
            </w:r>
            <w:r w:rsidRPr="002739BD">
              <w:rPr>
                <w:b/>
                <w:bCs/>
                <w:sz w:val="18"/>
                <w:szCs w:val="18"/>
              </w:rPr>
              <w:t>ну), кг·м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1.1. При региональной нагрузке при перемещении груза на ра</w:t>
            </w:r>
            <w:r w:rsidRPr="002739BD">
              <w:rPr>
                <w:sz w:val="18"/>
                <w:szCs w:val="18"/>
              </w:rPr>
              <w:t>с</w:t>
            </w:r>
            <w:r w:rsidRPr="002739BD">
              <w:rPr>
                <w:sz w:val="18"/>
                <w:szCs w:val="18"/>
              </w:rPr>
              <w:t>стояние до 1 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3000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1.2.1. При перемещении груза на расстояние от 1 м до 5 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15000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1.2.2. При перемещении груза на расстояние более 5 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28000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2. Масса поднимаемого и перемещаемого груза вручную, кг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2.1. Подъем и перемещение (разовое) тяжести при чередовании с другой работой (до 2-х раз в час)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2.2. Подъем и перемещение тяжести постоянно в течение рабочего дня (смены) (более 2 раз в час)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 xml:space="preserve">2.3. Суммарная масса грузов, перемещаемых в течение каждого </w:t>
            </w:r>
            <w:r w:rsidRPr="002739BD">
              <w:rPr>
                <w:sz w:val="18"/>
                <w:szCs w:val="18"/>
              </w:rPr>
              <w:lastRenderedPageBreak/>
              <w:t>часа смены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350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2.3.2. С пола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175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3. Стереотипные рабочие движения, количество за рабочий день (смену)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3.1. При локальной нагрузке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40000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3.2. При региональной нагрузке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20000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4. Статическая нагрузка за рабочий день (смену) при удерж</w:t>
            </w:r>
            <w:r w:rsidRPr="002739BD">
              <w:rPr>
                <w:b/>
                <w:bCs/>
                <w:sz w:val="18"/>
                <w:szCs w:val="18"/>
              </w:rPr>
              <w:t>а</w:t>
            </w:r>
            <w:r w:rsidRPr="002739BD">
              <w:rPr>
                <w:b/>
                <w:bCs/>
                <w:sz w:val="18"/>
                <w:szCs w:val="18"/>
              </w:rPr>
              <w:t>нии груза, приложении усилий, кгс·с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22000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4.2. Двумя руками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42000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60000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5. Рабочая поза, % смены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5.1. Свободная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100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5.2. Стоя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5.3. Неудобная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5.6. Поза "сидя" без перерывов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6. Наклоны корпуса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Наклоны корпуса тела работника более 30º, количество за рабочий день (смену)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100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7. Перемещения работника в пространстве, обусловленные технологическим процессом, км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2.0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2.5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7.3. Суммарное перемещение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8229.0009А (57А)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pStyle w:val="af0"/>
              <w:jc w:val="center"/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Врач педиатр участковый (ж)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31.10.2022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100</w:t>
            </w: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Краткое описание выполняемой работы:</w:t>
            </w:r>
            <w:r w:rsidRPr="002739BD">
              <w:rPr>
                <w:sz w:val="18"/>
                <w:szCs w:val="18"/>
              </w:rPr>
              <w:t xml:space="preserve"> </w:t>
            </w: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1. Физическая динамическая нагрузка за рабочий день (см</w:t>
            </w:r>
            <w:r w:rsidRPr="002739BD">
              <w:rPr>
                <w:b/>
                <w:bCs/>
                <w:sz w:val="18"/>
                <w:szCs w:val="18"/>
              </w:rPr>
              <w:t>е</w:t>
            </w:r>
            <w:r w:rsidRPr="002739BD">
              <w:rPr>
                <w:b/>
                <w:bCs/>
                <w:sz w:val="18"/>
                <w:szCs w:val="18"/>
              </w:rPr>
              <w:t>ну), кг·м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1.1. При региональной нагрузке при перемещении груза на ра</w:t>
            </w:r>
            <w:r w:rsidRPr="002739BD">
              <w:rPr>
                <w:sz w:val="18"/>
                <w:szCs w:val="18"/>
              </w:rPr>
              <w:t>с</w:t>
            </w:r>
            <w:r w:rsidRPr="002739BD">
              <w:rPr>
                <w:sz w:val="18"/>
                <w:szCs w:val="18"/>
              </w:rPr>
              <w:t>стояние до 1 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3000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1.2.1. При перемещении груза на расстояние от 1 м до 5 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15000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1.2.2. При перемещении груза на расстояние более 5 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28000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2. Масса поднимаемого и перемещаемого груза вручную, кг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2.1. Подъем и перемещение (разовое) тяжести при чередовании с другой работой (до 2-х раз в час)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2.2. Подъем и перемещение тяжести постоянно в течение рабочего дня (смены) (более 2 раз в час)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2.3. Суммарная масса грузов, перемещаемых в течение каждого часа смены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350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2.3.2. С пола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175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3. Стереотипные рабочие движения, количество за рабочий день (смену)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3.1. При локальной нагрузке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40000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3.2. При региональной нагрузке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20000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4. Статическая нагрузка за рабочий день (смену) при удерж</w:t>
            </w:r>
            <w:r w:rsidRPr="002739BD">
              <w:rPr>
                <w:b/>
                <w:bCs/>
                <w:sz w:val="18"/>
                <w:szCs w:val="18"/>
              </w:rPr>
              <w:t>а</w:t>
            </w:r>
            <w:r w:rsidRPr="002739BD">
              <w:rPr>
                <w:b/>
                <w:bCs/>
                <w:sz w:val="18"/>
                <w:szCs w:val="18"/>
              </w:rPr>
              <w:t>нии груза, приложении усилий, кгс·с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22000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4.2. Двумя руками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42000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60000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5. Рабочая поза, % смены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5.1. Свободная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100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5.2. Стоя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5.3. Неудобная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5.6. Поза "сидя" без перерывов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6. Наклоны корпуса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Наклоны корпуса тела работника более 30º, количество за рабочий день (смену)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100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7. Перемещения работника в пространстве, обусловленные технологическим процессом, км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2.1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2.5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7.3. Суммарное перемещение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2.1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Средний медицинский персонал</w:t>
            </w: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56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pStyle w:val="af0"/>
              <w:jc w:val="center"/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Акушерка женской консультации (ж)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31.10.2022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100</w:t>
            </w: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Краткое описание выполняемой работы:</w:t>
            </w:r>
            <w:r w:rsidRPr="002739BD">
              <w:rPr>
                <w:sz w:val="18"/>
                <w:szCs w:val="18"/>
              </w:rPr>
              <w:t xml:space="preserve"> По своей специальности оказывает квалифицированную медицинскую помощь, используя при этом современные методы диагн</w:t>
            </w:r>
            <w:r w:rsidRPr="002739BD">
              <w:rPr>
                <w:sz w:val="18"/>
                <w:szCs w:val="18"/>
              </w:rPr>
              <w:t>о</w:t>
            </w:r>
            <w:r w:rsidRPr="002739BD">
              <w:rPr>
                <w:sz w:val="18"/>
                <w:szCs w:val="18"/>
              </w:rPr>
              <w:t>стики, профилактики, лечения и последующей реабилитации пациента.</w:t>
            </w: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1. Физическая динамическая нагрузка за рабочий день (см</w:t>
            </w:r>
            <w:r w:rsidRPr="002739BD">
              <w:rPr>
                <w:b/>
                <w:bCs/>
                <w:sz w:val="18"/>
                <w:szCs w:val="18"/>
              </w:rPr>
              <w:t>е</w:t>
            </w:r>
            <w:r w:rsidRPr="002739BD">
              <w:rPr>
                <w:b/>
                <w:bCs/>
                <w:sz w:val="18"/>
                <w:szCs w:val="18"/>
              </w:rPr>
              <w:t>ну), кг·м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1.1. При региональной нагрузке при перемещении груза на ра</w:t>
            </w:r>
            <w:r w:rsidRPr="002739BD">
              <w:rPr>
                <w:sz w:val="18"/>
                <w:szCs w:val="18"/>
              </w:rPr>
              <w:t>с</w:t>
            </w:r>
            <w:r w:rsidRPr="002739BD">
              <w:rPr>
                <w:sz w:val="18"/>
                <w:szCs w:val="18"/>
              </w:rPr>
              <w:t>стояние до 1 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3000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1.2.1. При перемещении груза на расстояние от 1 м до 5 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15000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1.2.2. При перемещении груза на расстояние более 5 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28000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2. Масса поднимаемого и перемещаемого груза вручную, кг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2.1. Подъем и перемещение (разовое) тяжести при чередовании с другой работой (до 2-х раз в час)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2.2. Подъем и перемещение тяжести постоянно в течение рабочего дня (смены) (более 2 раз в час)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2.3. Суммарная масса грузов, перемещаемых в течение каждого часа смены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350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2.3.2. С пола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175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3. Стереотипные рабочие движения, количество за рабочий день (смену)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3.1. При локальной нагрузке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40000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3.2. При региональной нагрузке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20000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4. Статическая нагрузка за рабочий день (смену) при удерж</w:t>
            </w:r>
            <w:r w:rsidRPr="002739BD">
              <w:rPr>
                <w:b/>
                <w:bCs/>
                <w:sz w:val="18"/>
                <w:szCs w:val="18"/>
              </w:rPr>
              <w:t>а</w:t>
            </w:r>
            <w:r w:rsidRPr="002739BD">
              <w:rPr>
                <w:b/>
                <w:bCs/>
                <w:sz w:val="18"/>
                <w:szCs w:val="18"/>
              </w:rPr>
              <w:t>нии груза, приложении усилий, кгс·с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22000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4.2. Двумя руками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42000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60000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5. Рабочая поза, % смены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5.1. Свободная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5.2. Стоя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5.3. Неудобная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30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5.6. Поза "сидя" без перерывов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6. Наклоны корпуса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Наклоны корпуса тела работника более 30º, количество за рабочий день (смену)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100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7. Перемещения работника в пространстве, обусловленные технологическим процессом, км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0.8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2.5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7.3. Суммарное перемещение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0.8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67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pStyle w:val="af0"/>
              <w:jc w:val="center"/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Акушерка смотрового кабинета (ж)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31.10.2022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100</w:t>
            </w: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Краткое описание выполняемой работы:</w:t>
            </w:r>
            <w:r w:rsidRPr="002739BD">
              <w:rPr>
                <w:sz w:val="18"/>
                <w:szCs w:val="18"/>
              </w:rPr>
              <w:t xml:space="preserve"> По своей специальности оказывает квалифицированную медицинскую помощь, используя при этом современные методы диагн</w:t>
            </w:r>
            <w:r w:rsidRPr="002739BD">
              <w:rPr>
                <w:sz w:val="18"/>
                <w:szCs w:val="18"/>
              </w:rPr>
              <w:t>о</w:t>
            </w:r>
            <w:r w:rsidRPr="002739BD">
              <w:rPr>
                <w:sz w:val="18"/>
                <w:szCs w:val="18"/>
              </w:rPr>
              <w:t>стики, профилактики, лечения и последующей реабилитации пациента.</w:t>
            </w: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1. Физическая динамическая нагрузка за рабочий день (см</w:t>
            </w:r>
            <w:r w:rsidRPr="002739BD">
              <w:rPr>
                <w:b/>
                <w:bCs/>
                <w:sz w:val="18"/>
                <w:szCs w:val="18"/>
              </w:rPr>
              <w:t>е</w:t>
            </w:r>
            <w:r w:rsidRPr="002739BD">
              <w:rPr>
                <w:b/>
                <w:bCs/>
                <w:sz w:val="18"/>
                <w:szCs w:val="18"/>
              </w:rPr>
              <w:t>ну), кг·м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1.1. При региональной нагрузке при перемещении груза на ра</w:t>
            </w:r>
            <w:r w:rsidRPr="002739BD">
              <w:rPr>
                <w:sz w:val="18"/>
                <w:szCs w:val="18"/>
              </w:rPr>
              <w:t>с</w:t>
            </w:r>
            <w:r w:rsidRPr="002739BD">
              <w:rPr>
                <w:sz w:val="18"/>
                <w:szCs w:val="18"/>
              </w:rPr>
              <w:t>стояние до 1 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3000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1.2.1. При перемещении груза на расстояние от 1 м до 5 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15000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1.2.2. При перемещении груза на расстояние более 5 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28000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2. Масса поднимаемого и перемещаемого груза вручную, кг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2.1. Подъем и перемещение (разовое) тяжести при чередовании с другой работой (до 2-х раз в час)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2.2. Подъем и перемещение тяжести постоянно в течение рабочего дня (смены) (более 2 раз в час)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2.3. Суммарная масса грузов, перемещаемых в течение каждого часа смены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350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2.3.2. С пола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175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3. Стереотипные рабочие движения, количество за рабочий день (смену)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3.1. При локальной нагрузке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40000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3.2. При региональной нагрузке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20000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4. Статическая нагрузка за рабочий день (смену) при удерж</w:t>
            </w:r>
            <w:r w:rsidRPr="002739BD">
              <w:rPr>
                <w:b/>
                <w:bCs/>
                <w:sz w:val="18"/>
                <w:szCs w:val="18"/>
              </w:rPr>
              <w:t>а</w:t>
            </w:r>
            <w:r w:rsidRPr="002739BD">
              <w:rPr>
                <w:b/>
                <w:bCs/>
                <w:sz w:val="18"/>
                <w:szCs w:val="18"/>
              </w:rPr>
              <w:t>нии груза, приложении усилий, кгс·с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22000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4.2. Двумя руками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42000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60000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5. Рабочая поза, % смены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5.1. Свободная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5.2. Стоя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5.3. Неудобная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30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5.6. Поза "сидя" без перерывов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6. Наклоны корпуса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Наклоны корпуса тела работника более 30º, количество за рабочий день (смену)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100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7. Перемещения работника в пространстве, обусловленные технологическим процессом, км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0.5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2.5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7.3. Суммарное перемещение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0.5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63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pStyle w:val="af0"/>
              <w:jc w:val="center"/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Медицинская сестра процедурного кабинета (ж)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31.10.2022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100</w:t>
            </w: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Краткое описание выполняемой работы:</w:t>
            </w:r>
            <w:r w:rsidRPr="002739BD">
              <w:rPr>
                <w:sz w:val="18"/>
                <w:szCs w:val="18"/>
              </w:rPr>
              <w:t xml:space="preserve"> По своей специальности оказывает квалифицированную медицинскую помощь, используя при этом современные методы диагн</w:t>
            </w:r>
            <w:r w:rsidRPr="002739BD">
              <w:rPr>
                <w:sz w:val="18"/>
                <w:szCs w:val="18"/>
              </w:rPr>
              <w:t>о</w:t>
            </w:r>
            <w:r w:rsidRPr="002739BD">
              <w:rPr>
                <w:sz w:val="18"/>
                <w:szCs w:val="18"/>
              </w:rPr>
              <w:t>стики, профилактики, лечения и последующей реабилитации пациента.</w:t>
            </w: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1. Физическая динамическая нагрузка за рабочий день (см</w:t>
            </w:r>
            <w:r w:rsidRPr="002739BD">
              <w:rPr>
                <w:b/>
                <w:bCs/>
                <w:sz w:val="18"/>
                <w:szCs w:val="18"/>
              </w:rPr>
              <w:t>е</w:t>
            </w:r>
            <w:r w:rsidRPr="002739BD">
              <w:rPr>
                <w:b/>
                <w:bCs/>
                <w:sz w:val="18"/>
                <w:szCs w:val="18"/>
              </w:rPr>
              <w:t>ну), кг·м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1.1. При региональной нагрузке при перемещении груза на ра</w:t>
            </w:r>
            <w:r w:rsidRPr="002739BD">
              <w:rPr>
                <w:sz w:val="18"/>
                <w:szCs w:val="18"/>
              </w:rPr>
              <w:t>с</w:t>
            </w:r>
            <w:r w:rsidRPr="002739BD">
              <w:rPr>
                <w:sz w:val="18"/>
                <w:szCs w:val="18"/>
              </w:rPr>
              <w:t>стояние до 1 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3000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1.2.1. При перемещении груза на расстояние от 1 м до 5 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15000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1.2.2. При перемещении груза на расстояние более 5 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28000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2. Масса поднимаемого и перемещаемого груза вручную, кг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2.1. Подъем и перемещение (разовое) тяжести при чередовании с другой работой (до 2-х раз в час)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2.2. Подъем и перемещение тяжести постоянно в течение рабочего дня (смены) (более 2 раз в час)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2.3. Суммарная масса грузов, перемещаемых в течение каждого часа смены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350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2.3.2. С пола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175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 xml:space="preserve">3. Стереотипные рабочие движения, количество за рабочий </w:t>
            </w:r>
            <w:r w:rsidRPr="002739BD">
              <w:rPr>
                <w:b/>
                <w:bCs/>
                <w:sz w:val="18"/>
                <w:szCs w:val="18"/>
              </w:rPr>
              <w:lastRenderedPageBreak/>
              <w:t>день (смену)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3.1. При локальной нагрузке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40000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3.2. При региональной нагрузке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20000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4. Статическая нагрузка за рабочий день (смену) при удерж</w:t>
            </w:r>
            <w:r w:rsidRPr="002739BD">
              <w:rPr>
                <w:b/>
                <w:bCs/>
                <w:sz w:val="18"/>
                <w:szCs w:val="18"/>
              </w:rPr>
              <w:t>а</w:t>
            </w:r>
            <w:r w:rsidRPr="002739BD">
              <w:rPr>
                <w:b/>
                <w:bCs/>
                <w:sz w:val="18"/>
                <w:szCs w:val="18"/>
              </w:rPr>
              <w:t>нии груза, приложении усилий, кгс·с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22000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4.2. Двумя руками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42000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60000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5. Рабочая поза, % смены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5.1. Свободная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70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5.2. Стоя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5.3. Неудобная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30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5.6. Поза "сидя" без перерывов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6. Наклоны корпуса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Наклоны корпуса тела работника более 30º, количество за рабочий день (смену)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100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7. Перемещения работника в пространстве, обусловленные технологическим процессом, км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0.5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2.5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7.3. Суммарное перемещение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0.5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39А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pStyle w:val="af0"/>
              <w:jc w:val="center"/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Медицинская сестра участковая кабинета врача-терапевта участкового (ж)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31.10.2022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100</w:t>
            </w: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Краткое описание выполняемой работы:</w:t>
            </w:r>
            <w:r w:rsidRPr="002739BD">
              <w:rPr>
                <w:sz w:val="18"/>
                <w:szCs w:val="18"/>
              </w:rPr>
              <w:t xml:space="preserve"> По своей специальности оказывает квалифицированную медицинскую помощь, используя при этом современные методы диагн</w:t>
            </w:r>
            <w:r w:rsidRPr="002739BD">
              <w:rPr>
                <w:sz w:val="18"/>
                <w:szCs w:val="18"/>
              </w:rPr>
              <w:t>о</w:t>
            </w:r>
            <w:r w:rsidRPr="002739BD">
              <w:rPr>
                <w:sz w:val="18"/>
                <w:szCs w:val="18"/>
              </w:rPr>
              <w:t>стики, профилактики, лечения и последующей реабилитации пациента.</w:t>
            </w: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1. Физическая динамическая нагрузка за рабочий день (см</w:t>
            </w:r>
            <w:r w:rsidRPr="002739BD">
              <w:rPr>
                <w:b/>
                <w:bCs/>
                <w:sz w:val="18"/>
                <w:szCs w:val="18"/>
              </w:rPr>
              <w:t>е</w:t>
            </w:r>
            <w:r w:rsidRPr="002739BD">
              <w:rPr>
                <w:b/>
                <w:bCs/>
                <w:sz w:val="18"/>
                <w:szCs w:val="18"/>
              </w:rPr>
              <w:t>ну), кг·м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1.1. При региональной нагрузке при перемещении груза на ра</w:t>
            </w:r>
            <w:r w:rsidRPr="002739BD">
              <w:rPr>
                <w:sz w:val="18"/>
                <w:szCs w:val="18"/>
              </w:rPr>
              <w:t>с</w:t>
            </w:r>
            <w:r w:rsidRPr="002739BD">
              <w:rPr>
                <w:sz w:val="18"/>
                <w:szCs w:val="18"/>
              </w:rPr>
              <w:t>стояние до 1 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3000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1.2.1. При перемещении груза на расстояние от 1 м до 5 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15000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1.2.2. При перемещении груза на расстояние более 5 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28000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2. Масса поднимаемого и перемещаемого груза вручную, кг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2.1. Подъем и перемещение (разовое) тяжести при чередовании с другой работой (до 2-х раз в час)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2.2. Подъем и перемещение тяжести постоянно в течение рабочего дня (смены) (более 2 раз в час)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2.3. Суммарная масса грузов, перемещаемых в течение каждого часа смены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350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2.3.2. С пола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175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 xml:space="preserve">3. Стереотипные рабочие движения, количество за рабочий </w:t>
            </w:r>
            <w:r w:rsidRPr="002739BD">
              <w:rPr>
                <w:b/>
                <w:bCs/>
                <w:sz w:val="18"/>
                <w:szCs w:val="18"/>
              </w:rPr>
              <w:lastRenderedPageBreak/>
              <w:t>день (смену)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3.1. При локальной нагрузке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40000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3.2. При региональной нагрузке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20000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4. Статическая нагрузка за рабочий день (смену) при удерж</w:t>
            </w:r>
            <w:r w:rsidRPr="002739BD">
              <w:rPr>
                <w:b/>
                <w:bCs/>
                <w:sz w:val="18"/>
                <w:szCs w:val="18"/>
              </w:rPr>
              <w:t>а</w:t>
            </w:r>
            <w:r w:rsidRPr="002739BD">
              <w:rPr>
                <w:b/>
                <w:bCs/>
                <w:sz w:val="18"/>
                <w:szCs w:val="18"/>
              </w:rPr>
              <w:t>нии груза, приложении усилий, кгс·с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22000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4.2. Двумя руками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42000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60000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5. Рабочая поза, % смены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5.1. Свободная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100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5.2. Стоя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5.3. Неудобная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5.6. Поза "сидя" без перерывов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6. Наклоны корпуса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Наклоны корпуса тела работника более 30º, количество за рабочий день (смену)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100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7. Перемещения работника в пространстве, обусловленные технологическим процессом, км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2.0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2.5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7.3. Суммарное перемещение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8229.0011А (39А)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pStyle w:val="af0"/>
              <w:jc w:val="center"/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Медицинская сестра участковая кабинета врача-терапевта участкового (ж)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31.10.2022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100</w:t>
            </w: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Краткое описание выполняемой работы:</w:t>
            </w:r>
            <w:r w:rsidRPr="002739BD">
              <w:rPr>
                <w:sz w:val="18"/>
                <w:szCs w:val="18"/>
              </w:rPr>
              <w:t xml:space="preserve"> По своей специальности оказывает квалифицированную медицинскую помощь, используя при этом современные методы диагн</w:t>
            </w:r>
            <w:r w:rsidRPr="002739BD">
              <w:rPr>
                <w:sz w:val="18"/>
                <w:szCs w:val="18"/>
              </w:rPr>
              <w:t>о</w:t>
            </w:r>
            <w:r w:rsidRPr="002739BD">
              <w:rPr>
                <w:sz w:val="18"/>
                <w:szCs w:val="18"/>
              </w:rPr>
              <w:t>стики, профилактики, лечения и последующей реабилитации пациента.</w:t>
            </w: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1. Физическая динамическая нагрузка за рабочий день (см</w:t>
            </w:r>
            <w:r w:rsidRPr="002739BD">
              <w:rPr>
                <w:b/>
                <w:bCs/>
                <w:sz w:val="18"/>
                <w:szCs w:val="18"/>
              </w:rPr>
              <w:t>е</w:t>
            </w:r>
            <w:r w:rsidRPr="002739BD">
              <w:rPr>
                <w:b/>
                <w:bCs/>
                <w:sz w:val="18"/>
                <w:szCs w:val="18"/>
              </w:rPr>
              <w:t>ну), кг·м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1.1. При региональной нагрузке при перемещении груза на ра</w:t>
            </w:r>
            <w:r w:rsidRPr="002739BD">
              <w:rPr>
                <w:sz w:val="18"/>
                <w:szCs w:val="18"/>
              </w:rPr>
              <w:t>с</w:t>
            </w:r>
            <w:r w:rsidRPr="002739BD">
              <w:rPr>
                <w:sz w:val="18"/>
                <w:szCs w:val="18"/>
              </w:rPr>
              <w:t>стояние до 1 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3000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1.2.1. При перемещении груза на расстояние от 1 м до 5 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15000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1.2.2. При перемещении груза на расстояние более 5 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28000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2. Масса поднимаемого и перемещаемого груза вручную, кг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2.1. Подъем и перемещение (разовое) тяжести при чередовании с другой работой (до 2-х раз в час)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2.2. Подъем и перемещение тяжести постоянно в течение рабочего дня (смены) (более 2 раз в час)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2.3. Суммарная масса грузов, перемещаемых в течение каждого часа смены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350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2.3.2. С пола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175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 xml:space="preserve">3. Стереотипные рабочие движения, количество за рабочий </w:t>
            </w:r>
            <w:r w:rsidRPr="002739BD">
              <w:rPr>
                <w:b/>
                <w:bCs/>
                <w:sz w:val="18"/>
                <w:szCs w:val="18"/>
              </w:rPr>
              <w:lastRenderedPageBreak/>
              <w:t>день (смену)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3.1. При локальной нагрузке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40000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3.2. При региональной нагрузке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20000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4. Статическая нагрузка за рабочий день (смену) при удерж</w:t>
            </w:r>
            <w:r w:rsidRPr="002739BD">
              <w:rPr>
                <w:b/>
                <w:bCs/>
                <w:sz w:val="18"/>
                <w:szCs w:val="18"/>
              </w:rPr>
              <w:t>а</w:t>
            </w:r>
            <w:r w:rsidRPr="002739BD">
              <w:rPr>
                <w:b/>
                <w:bCs/>
                <w:sz w:val="18"/>
                <w:szCs w:val="18"/>
              </w:rPr>
              <w:t>нии груза, приложении усилий, кгс·с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22000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4.2. Двумя руками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42000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60000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5. Рабочая поза, % смены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5.1. Свободная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100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5.2. Стоя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5.3. Неудобная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5.6. Поза "сидя" без перерывов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6. Наклоны корпуса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Наклоны корпуса тела работника более 30º, количество за рабочий день (смену)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100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7. Перемещения работника в пространстве, обусловленные технологическим процессом, км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2.1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2.5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7.3. Суммарное перемещение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2.1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41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pStyle w:val="af0"/>
              <w:jc w:val="center"/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Медицинская сестра кабинета врача-хирурга (с перев</w:t>
            </w:r>
            <w:r w:rsidRPr="002739BD">
              <w:rPr>
                <w:b/>
                <w:bCs/>
                <w:sz w:val="18"/>
                <w:szCs w:val="18"/>
              </w:rPr>
              <w:t>я</w:t>
            </w:r>
            <w:r w:rsidRPr="002739BD">
              <w:rPr>
                <w:b/>
                <w:bCs/>
                <w:sz w:val="18"/>
                <w:szCs w:val="18"/>
              </w:rPr>
              <w:t>зочной) (ж)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31.10.2022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100</w:t>
            </w: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Краткое описание выполняемой работы:</w:t>
            </w:r>
            <w:r w:rsidRPr="002739BD">
              <w:rPr>
                <w:sz w:val="18"/>
                <w:szCs w:val="18"/>
              </w:rPr>
              <w:t xml:space="preserve"> По своей специальности оказывает квалифицированную медицинскую помощь, используя при этом современные методы диагн</w:t>
            </w:r>
            <w:r w:rsidRPr="002739BD">
              <w:rPr>
                <w:sz w:val="18"/>
                <w:szCs w:val="18"/>
              </w:rPr>
              <w:t>о</w:t>
            </w:r>
            <w:r w:rsidRPr="002739BD">
              <w:rPr>
                <w:sz w:val="18"/>
                <w:szCs w:val="18"/>
              </w:rPr>
              <w:t>стики, профилактики, лечения и последующей реабилитации пациента.</w:t>
            </w: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1. Физическая динамическая нагрузка за рабочий день (см</w:t>
            </w:r>
            <w:r w:rsidRPr="002739BD">
              <w:rPr>
                <w:b/>
                <w:bCs/>
                <w:sz w:val="18"/>
                <w:szCs w:val="18"/>
              </w:rPr>
              <w:t>е</w:t>
            </w:r>
            <w:r w:rsidRPr="002739BD">
              <w:rPr>
                <w:b/>
                <w:bCs/>
                <w:sz w:val="18"/>
                <w:szCs w:val="18"/>
              </w:rPr>
              <w:t>ну), кг·м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1.1. При региональной нагрузке при перемещении груза на ра</w:t>
            </w:r>
            <w:r w:rsidRPr="002739BD">
              <w:rPr>
                <w:sz w:val="18"/>
                <w:szCs w:val="18"/>
              </w:rPr>
              <w:t>с</w:t>
            </w:r>
            <w:r w:rsidRPr="002739BD">
              <w:rPr>
                <w:sz w:val="18"/>
                <w:szCs w:val="18"/>
              </w:rPr>
              <w:t>стояние до 1 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3000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1.2.1. При перемещении груза на расстояние от 1 м до 5 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15000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1.2.2. При перемещении груза на расстояние более 5 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28000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2. Масса поднимаемого и перемещаемого груза вручную, кг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2.1. Подъем и перемещение (разовое) тяжести при чередовании с другой работой (до 2-х раз в час)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2.2. Подъем и перемещение тяжести постоянно в течение рабочего дня (смены) (более 2 раз в час)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2.3. Суммарная масса грузов, перемещаемых в течение каждого часа смены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350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2.3.2. С пола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175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 xml:space="preserve">3. Стереотипные рабочие движения, количество за рабочий </w:t>
            </w:r>
            <w:r w:rsidRPr="002739BD">
              <w:rPr>
                <w:b/>
                <w:bCs/>
                <w:sz w:val="18"/>
                <w:szCs w:val="18"/>
              </w:rPr>
              <w:lastRenderedPageBreak/>
              <w:t>день (смену)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3.1. При локальной нагрузке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40000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3.2. При региональной нагрузке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20000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4. Статическая нагрузка за рабочий день (смену) при удерж</w:t>
            </w:r>
            <w:r w:rsidRPr="002739BD">
              <w:rPr>
                <w:b/>
                <w:bCs/>
                <w:sz w:val="18"/>
                <w:szCs w:val="18"/>
              </w:rPr>
              <w:t>а</w:t>
            </w:r>
            <w:r w:rsidRPr="002739BD">
              <w:rPr>
                <w:b/>
                <w:bCs/>
                <w:sz w:val="18"/>
                <w:szCs w:val="18"/>
              </w:rPr>
              <w:t>нии груза, приложении усилий, кгс·с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22000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4.2. Двумя руками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42000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60000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5. Рабочая поза, % смены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5.1. Свободная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70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5.2. Стоя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5.3. Неудобная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30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5.6. Поза "сидя" без перерывов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6. Наклоны корпуса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Наклоны корпуса тела работника более 30º, количество за рабочий день (смену)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100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7. Перемещения работника в пространстве, обусловленные технологическим процессом, км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0.6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2.5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7.3. Суммарное перемещение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0.6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45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pStyle w:val="af0"/>
              <w:jc w:val="center"/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Медицинская сестра кабинета врача-эндоскописта (ж)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31.10.2022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100</w:t>
            </w: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Краткое описание выполняемой работы:</w:t>
            </w:r>
            <w:r w:rsidRPr="002739BD">
              <w:rPr>
                <w:sz w:val="18"/>
                <w:szCs w:val="18"/>
              </w:rPr>
              <w:t xml:space="preserve"> По своей специальности оказывает квалифицированную медицинскую помощь, используя при этом современные методы диагн</w:t>
            </w:r>
            <w:r w:rsidRPr="002739BD">
              <w:rPr>
                <w:sz w:val="18"/>
                <w:szCs w:val="18"/>
              </w:rPr>
              <w:t>о</w:t>
            </w:r>
            <w:r w:rsidRPr="002739BD">
              <w:rPr>
                <w:sz w:val="18"/>
                <w:szCs w:val="18"/>
              </w:rPr>
              <w:t>стики, профилактики, лечения и последующей реабилитации пациента.</w:t>
            </w: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1. Физическая динамическая нагрузка за рабочий день (см</w:t>
            </w:r>
            <w:r w:rsidRPr="002739BD">
              <w:rPr>
                <w:b/>
                <w:bCs/>
                <w:sz w:val="18"/>
                <w:szCs w:val="18"/>
              </w:rPr>
              <w:t>е</w:t>
            </w:r>
            <w:r w:rsidRPr="002739BD">
              <w:rPr>
                <w:b/>
                <w:bCs/>
                <w:sz w:val="18"/>
                <w:szCs w:val="18"/>
              </w:rPr>
              <w:t>ну), кг·м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1.1. При региональной нагрузке при перемещении груза на ра</w:t>
            </w:r>
            <w:r w:rsidRPr="002739BD">
              <w:rPr>
                <w:sz w:val="18"/>
                <w:szCs w:val="18"/>
              </w:rPr>
              <w:t>с</w:t>
            </w:r>
            <w:r w:rsidRPr="002739BD">
              <w:rPr>
                <w:sz w:val="18"/>
                <w:szCs w:val="18"/>
              </w:rPr>
              <w:t>стояние до 1 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3000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1.2.1. При перемещении груза на расстояние от 1 м до 5 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15000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1.2.2. При перемещении груза на расстояние более 5 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28000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2. Масса поднимаемого и перемещаемого груза вручную, кг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2.1. Подъем и перемещение (разовое) тяжести при чередовании с другой работой (до 2-х раз в час)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2.2. Подъем и перемещение тяжести постоянно в течение рабочего дня (смены) (более 2 раз в час)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2.3. Суммарная масса грузов, перемещаемых в течение каждого часа смены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350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2.3.2. С пола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175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3. Стереотипные рабочие движения, количество за рабочий день (смену)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3.1. При локальной нагрузке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40000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3.2. При региональной нагрузке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20000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4. Статическая нагрузка за рабочий день (смену) при удерж</w:t>
            </w:r>
            <w:r w:rsidRPr="002739BD">
              <w:rPr>
                <w:b/>
                <w:bCs/>
                <w:sz w:val="18"/>
                <w:szCs w:val="18"/>
              </w:rPr>
              <w:t>а</w:t>
            </w:r>
            <w:r w:rsidRPr="002739BD">
              <w:rPr>
                <w:b/>
                <w:bCs/>
                <w:sz w:val="18"/>
                <w:szCs w:val="18"/>
              </w:rPr>
              <w:t>нии груза, приложении усилий, кгс·с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22000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4.2. Двумя руками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42000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60000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5. Рабочая поза, % смены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5.1. Свободная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85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5.2. Стоя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5.3. Неудобная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5.6. Поза "сидя" без перерывов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6. Наклоны корпуса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Наклоны корпуса тела работника более 30º, количество за рабочий день (смену)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100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7. Перемещения работника в пространстве, обусловленные технологическим процессом, км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0.5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2.5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7.3. Суммарное перемещение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0.5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61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pStyle w:val="af0"/>
              <w:jc w:val="center"/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Медицинская сестра прививочного кабинета детской пол</w:t>
            </w:r>
            <w:r w:rsidRPr="002739BD">
              <w:rPr>
                <w:b/>
                <w:bCs/>
                <w:sz w:val="18"/>
                <w:szCs w:val="18"/>
              </w:rPr>
              <w:t>и</w:t>
            </w:r>
            <w:r w:rsidRPr="002739BD">
              <w:rPr>
                <w:b/>
                <w:bCs/>
                <w:sz w:val="18"/>
                <w:szCs w:val="18"/>
              </w:rPr>
              <w:t>клиники (ж)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31.10.2022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100</w:t>
            </w: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Краткое описание выполняемой работы:</w:t>
            </w:r>
            <w:r w:rsidRPr="002739BD">
              <w:rPr>
                <w:sz w:val="18"/>
                <w:szCs w:val="18"/>
              </w:rPr>
              <w:t xml:space="preserve"> По своей специальности оказывает квалифицированную медицинскую помощь, используя при этом современные методы диагн</w:t>
            </w:r>
            <w:r w:rsidRPr="002739BD">
              <w:rPr>
                <w:sz w:val="18"/>
                <w:szCs w:val="18"/>
              </w:rPr>
              <w:t>о</w:t>
            </w:r>
            <w:r w:rsidRPr="002739BD">
              <w:rPr>
                <w:sz w:val="18"/>
                <w:szCs w:val="18"/>
              </w:rPr>
              <w:t>стики, профилактики, лечения и последующей реабилитации пациента.</w:t>
            </w: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1. Физическая динамическая нагрузка за рабочий день (см</w:t>
            </w:r>
            <w:r w:rsidRPr="002739BD">
              <w:rPr>
                <w:b/>
                <w:bCs/>
                <w:sz w:val="18"/>
                <w:szCs w:val="18"/>
              </w:rPr>
              <w:t>е</w:t>
            </w:r>
            <w:r w:rsidRPr="002739BD">
              <w:rPr>
                <w:b/>
                <w:bCs/>
                <w:sz w:val="18"/>
                <w:szCs w:val="18"/>
              </w:rPr>
              <w:t>ну), кг·м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1.1. При региональной нагрузке при перемещении груза на ра</w:t>
            </w:r>
            <w:r w:rsidRPr="002739BD">
              <w:rPr>
                <w:sz w:val="18"/>
                <w:szCs w:val="18"/>
              </w:rPr>
              <w:t>с</w:t>
            </w:r>
            <w:r w:rsidRPr="002739BD">
              <w:rPr>
                <w:sz w:val="18"/>
                <w:szCs w:val="18"/>
              </w:rPr>
              <w:t>стояние до 1 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3000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1.2.1. При перемещении груза на расстояние от 1 м до 5 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15000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1.2.2. При перемещении груза на расстояние более 5 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28000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2. Масса поднимаемого и перемещаемого груза вручную, кг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2.1. Подъем и перемещение (разовое) тяжести при чередовании с другой работой (до 2-х раз в час)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2.2. Подъем и перемещение тяжести постоянно в течение рабочего дня (смены) (более 2 раз в час)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2.3. Суммарная масса грузов, перемещаемых в течение каждого часа смены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350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2.3.2. С пола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175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3. Стереотипные рабочие движения, количество за рабочий день (смену)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3.1. При локальной нагрузке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40000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3.2. При региональной нагрузке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20000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4. Статическая нагрузка за рабочий день (смену) при удерж</w:t>
            </w:r>
            <w:r w:rsidRPr="002739BD">
              <w:rPr>
                <w:b/>
                <w:bCs/>
                <w:sz w:val="18"/>
                <w:szCs w:val="18"/>
              </w:rPr>
              <w:t>а</w:t>
            </w:r>
            <w:r w:rsidRPr="002739BD">
              <w:rPr>
                <w:b/>
                <w:bCs/>
                <w:sz w:val="18"/>
                <w:szCs w:val="18"/>
              </w:rPr>
              <w:t>нии груза, приложении усилий, кгс·с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22000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4.2. Двумя руками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42000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60000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5. Рабочая поза, % смены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5.1. Свободная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100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5.2. Стоя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5.3. Неудобная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5.6. Поза "сидя" без перерывов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6. Наклоны корпуса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Наклоны корпуса тела работника более 30º, количество за рабочий день (смену)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100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7. Перемещения работника в пространстве, обусловленные технологическим процессом, км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0.5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2.5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7.3. Суммарное перемещение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0.5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pStyle w:val="af0"/>
              <w:jc w:val="center"/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Медицинская сестра процедурной (ж)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31.10.2022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100</w:t>
            </w: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Краткое описание выполняемой работы:</w:t>
            </w:r>
            <w:r w:rsidRPr="002739BD">
              <w:rPr>
                <w:sz w:val="18"/>
                <w:szCs w:val="18"/>
              </w:rPr>
              <w:t xml:space="preserve"> По своей специальности оказывает квалифицированную медицинскую помощь, используя при этом современные методы диагн</w:t>
            </w:r>
            <w:r w:rsidRPr="002739BD">
              <w:rPr>
                <w:sz w:val="18"/>
                <w:szCs w:val="18"/>
              </w:rPr>
              <w:t>о</w:t>
            </w:r>
            <w:r w:rsidRPr="002739BD">
              <w:rPr>
                <w:sz w:val="18"/>
                <w:szCs w:val="18"/>
              </w:rPr>
              <w:t>стики, профилактики, лечения и последующей реабилитации пациента.</w:t>
            </w: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1. Физическая динамическая нагрузка за рабочий день (см</w:t>
            </w:r>
            <w:r w:rsidRPr="002739BD">
              <w:rPr>
                <w:b/>
                <w:bCs/>
                <w:sz w:val="18"/>
                <w:szCs w:val="18"/>
              </w:rPr>
              <w:t>е</w:t>
            </w:r>
            <w:r w:rsidRPr="002739BD">
              <w:rPr>
                <w:b/>
                <w:bCs/>
                <w:sz w:val="18"/>
                <w:szCs w:val="18"/>
              </w:rPr>
              <w:t>ну), кг·м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1.1. При региональной нагрузке при перемещении груза на ра</w:t>
            </w:r>
            <w:r w:rsidRPr="002739BD">
              <w:rPr>
                <w:sz w:val="18"/>
                <w:szCs w:val="18"/>
              </w:rPr>
              <w:t>с</w:t>
            </w:r>
            <w:r w:rsidRPr="002739BD">
              <w:rPr>
                <w:sz w:val="18"/>
                <w:szCs w:val="18"/>
              </w:rPr>
              <w:t>стояние до 1 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3000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1.2.1. При перемещении груза на расстояние от 1 м до 5 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15000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1.2.2. При перемещении груза на расстояние более 5 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28000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2. Масса поднимаемого и перемещаемого груза вручную, кг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2.1. Подъем и перемещение (разовое) тяжести при чередовании с другой работой (до 2-х раз в час)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2.2. Подъем и перемещение тяжести постоянно в течение рабочего дня (смены) (более 2 раз в час)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2.3. Суммарная масса грузов, перемещаемых в течение каждого часа смены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350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2.3.2. С пола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175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3. Стереотипные рабочие движения, количество за рабочий день (смену)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3.1. При локальной нагрузке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40000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3.2. При региональной нагрузке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20000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4. Статическая нагрузка за рабочий день (смену) при удерж</w:t>
            </w:r>
            <w:r w:rsidRPr="002739BD">
              <w:rPr>
                <w:b/>
                <w:bCs/>
                <w:sz w:val="18"/>
                <w:szCs w:val="18"/>
              </w:rPr>
              <w:t>а</w:t>
            </w:r>
            <w:r w:rsidRPr="002739BD">
              <w:rPr>
                <w:b/>
                <w:bCs/>
                <w:sz w:val="18"/>
                <w:szCs w:val="18"/>
              </w:rPr>
              <w:t>нии груза, приложении усилий, кгс·с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22000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4.2. Двумя руками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42000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60000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5. Рабочая поза, % смены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5.1. Свободная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5.2. Стоя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30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5.3. Неудобная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5.6. Поза "сидя" без перерывов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6. Наклоны корпуса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Наклоны корпуса тела работника более 30º, количество за рабочий день (смену)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100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7. Перемещения работника в пространстве, обусловленные технологическим процессом, км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0.6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2.5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7.3. Суммарное перемещение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0.6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75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pStyle w:val="af0"/>
              <w:jc w:val="center"/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Лаборант (определение группы крови и резус принадлежн</w:t>
            </w:r>
            <w:r w:rsidRPr="002739BD">
              <w:rPr>
                <w:b/>
                <w:bCs/>
                <w:sz w:val="18"/>
                <w:szCs w:val="18"/>
              </w:rPr>
              <w:t>о</w:t>
            </w:r>
            <w:r w:rsidRPr="002739BD">
              <w:rPr>
                <w:b/>
                <w:bCs/>
                <w:sz w:val="18"/>
                <w:szCs w:val="18"/>
              </w:rPr>
              <w:t>сти) (ж)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31.10.2022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100</w:t>
            </w: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Краткое описание выполняемой работы:</w:t>
            </w:r>
            <w:r w:rsidRPr="002739BD">
              <w:rPr>
                <w:sz w:val="18"/>
                <w:szCs w:val="18"/>
              </w:rPr>
              <w:t xml:space="preserve"> Проводит лабораторные исследования в соответствии с возложенными на него обязанностями.</w:t>
            </w: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1. Физическая динамическая нагрузка за рабочий день (см</w:t>
            </w:r>
            <w:r w:rsidRPr="002739BD">
              <w:rPr>
                <w:b/>
                <w:bCs/>
                <w:sz w:val="18"/>
                <w:szCs w:val="18"/>
              </w:rPr>
              <w:t>е</w:t>
            </w:r>
            <w:r w:rsidRPr="002739BD">
              <w:rPr>
                <w:b/>
                <w:bCs/>
                <w:sz w:val="18"/>
                <w:szCs w:val="18"/>
              </w:rPr>
              <w:t>ну), кг·м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1.1. При региональной нагрузке при перемещении груза на ра</w:t>
            </w:r>
            <w:r w:rsidRPr="002739BD">
              <w:rPr>
                <w:sz w:val="18"/>
                <w:szCs w:val="18"/>
              </w:rPr>
              <w:t>с</w:t>
            </w:r>
            <w:r w:rsidRPr="002739BD">
              <w:rPr>
                <w:sz w:val="18"/>
                <w:szCs w:val="18"/>
              </w:rPr>
              <w:t>стояние до 1 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3000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1.2.1. При перемещении груза на расстояние от 1 м до 5 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15000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1.2.2. При перемещении груза на расстояние более 5 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28000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2. Масса поднимаемого и перемещаемого груза вручную, кг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2.1. Подъем и перемещение (разовое) тяжести при чередовании с другой работой (до 2-х раз в час)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2.2. Подъем и перемещение тяжести постоянно в течение рабочего дня (смены) (более 2 раз в час)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2.3. Суммарная масса грузов, перемещаемых в течение каждого часа смены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350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2.3.2. С пола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175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3. Стереотипные рабочие движения, количество за рабочий день (смену)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3.1. При локальной нагрузке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40000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3.2. При региональной нагрузке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20000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4. Статическая нагрузка за рабочий день (смену) при удерж</w:t>
            </w:r>
            <w:r w:rsidRPr="002739BD">
              <w:rPr>
                <w:b/>
                <w:bCs/>
                <w:sz w:val="18"/>
                <w:szCs w:val="18"/>
              </w:rPr>
              <w:t>а</w:t>
            </w:r>
            <w:r w:rsidRPr="002739BD">
              <w:rPr>
                <w:b/>
                <w:bCs/>
                <w:sz w:val="18"/>
                <w:szCs w:val="18"/>
              </w:rPr>
              <w:t>нии груза, приложении усилий, кгс·с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22000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4.2. Двумя руками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42000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60000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5. Рабочая поза, % смены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5.1. Свободная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30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5.2. Стоя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70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5.3. Неудобная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5.6. Поза "сидя" без перерывов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6. Наклоны корпуса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Наклоны корпуса тела работника более 30º, количество за рабочий день (смену)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100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7. Перемещения работника в пространстве, обусловленные технологическим процессом, км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0.5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2.5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7.3. Суммарное перемещение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0.5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8229.0013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pStyle w:val="af0"/>
              <w:jc w:val="center"/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Медицинский дезинфектор (ж)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31.10.2022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100</w:t>
            </w: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Краткое описание выполняемой работы:</w:t>
            </w:r>
            <w:r w:rsidRPr="002739BD">
              <w:rPr>
                <w:sz w:val="18"/>
                <w:szCs w:val="18"/>
              </w:rPr>
              <w:t xml:space="preserve"> Подготавливает дезинфекционные растворы, препараты, инвентарь, аппаратуру, лабораторную посуду и т.п. для проведения работ по дезинфекции.</w:t>
            </w: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1. Физическая динамическая нагрузка за рабочий день (см</w:t>
            </w:r>
            <w:r w:rsidRPr="002739BD">
              <w:rPr>
                <w:b/>
                <w:bCs/>
                <w:sz w:val="18"/>
                <w:szCs w:val="18"/>
              </w:rPr>
              <w:t>е</w:t>
            </w:r>
            <w:r w:rsidRPr="002739BD">
              <w:rPr>
                <w:b/>
                <w:bCs/>
                <w:sz w:val="18"/>
                <w:szCs w:val="18"/>
              </w:rPr>
              <w:t>ну), кг·м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1.1. При региональной нагрузке при перемещении груза на ра</w:t>
            </w:r>
            <w:r w:rsidRPr="002739BD">
              <w:rPr>
                <w:sz w:val="18"/>
                <w:szCs w:val="18"/>
              </w:rPr>
              <w:t>с</w:t>
            </w:r>
            <w:r w:rsidRPr="002739BD">
              <w:rPr>
                <w:sz w:val="18"/>
                <w:szCs w:val="18"/>
              </w:rPr>
              <w:t>стояние до 1 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3000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1.2.1. При перемещении груза на расстояние от 1 м до 5 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150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15000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1.2.2. При перемещении груза на расстояние более 5 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28000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1.3. Общая физическая динамическая нагрузка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150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15000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2. Масса поднимаемого и перемещаемого груза вручную, кг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2.1. Подъем и перемещение (разовое) тяжести при чередовании с другой работой (до 2-х раз в час)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2.2. Подъем и перемещение тяжести постоянно в течение рабочего дня (смены) (более 2 раз в час)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2.3. Суммарная масса грузов, перемещаемых в течение каждого часа смены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9.6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350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2.3.2. С пола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175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3. Стереотипные рабочие движения, количество за рабочий день (смену)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3.1. При локальной нагрузке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40000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3.2. При региональной нагрузке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3234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20000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4. Статическая нагрузка за рабочий день (смену) при удерж</w:t>
            </w:r>
            <w:r w:rsidRPr="002739BD">
              <w:rPr>
                <w:b/>
                <w:bCs/>
                <w:sz w:val="18"/>
                <w:szCs w:val="18"/>
              </w:rPr>
              <w:t>а</w:t>
            </w:r>
            <w:r w:rsidRPr="002739BD">
              <w:rPr>
                <w:b/>
                <w:bCs/>
                <w:sz w:val="18"/>
                <w:szCs w:val="18"/>
              </w:rPr>
              <w:lastRenderedPageBreak/>
              <w:t>нии груза, приложении усилий, кгс·с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22000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4.2. Двумя руками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4725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42000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60000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4.4. Общая (суммарная) статическая нагрузка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4725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42000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5. Рабочая поза, % смены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5.1. Свободная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30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5.2. Стоя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70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5.3. Неудобная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5.6. Поза "сидя" без перерывов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6. Наклоны корпуса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Наклоны корпуса тела работника более 30º, количество за рабочий день (смену)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100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7. Перемещения работника в пространстве, обусловленные технологическим процессом, км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2.0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2.5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7.3. Суммарное перемещение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59А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pStyle w:val="af0"/>
              <w:jc w:val="center"/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Медицинская сестра врача педиатра участкового (ж)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31.10.2022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100</w:t>
            </w: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Краткое описание выполняемой работы:</w:t>
            </w:r>
            <w:r w:rsidRPr="002739BD">
              <w:rPr>
                <w:sz w:val="18"/>
                <w:szCs w:val="18"/>
              </w:rPr>
              <w:t xml:space="preserve"> По своей специальности оказывает квалифицированную медицинскую помощь, используя при этом современные методы диагн</w:t>
            </w:r>
            <w:r w:rsidRPr="002739BD">
              <w:rPr>
                <w:sz w:val="18"/>
                <w:szCs w:val="18"/>
              </w:rPr>
              <w:t>о</w:t>
            </w:r>
            <w:r w:rsidRPr="002739BD">
              <w:rPr>
                <w:sz w:val="18"/>
                <w:szCs w:val="18"/>
              </w:rPr>
              <w:t>стики, профилактики, лечения и последующей реабилитации пациента.</w:t>
            </w: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1. Физическая динамическая нагрузка за рабочий день (см</w:t>
            </w:r>
            <w:r w:rsidRPr="002739BD">
              <w:rPr>
                <w:b/>
                <w:bCs/>
                <w:sz w:val="18"/>
                <w:szCs w:val="18"/>
              </w:rPr>
              <w:t>е</w:t>
            </w:r>
            <w:r w:rsidRPr="002739BD">
              <w:rPr>
                <w:b/>
                <w:bCs/>
                <w:sz w:val="18"/>
                <w:szCs w:val="18"/>
              </w:rPr>
              <w:t>ну), кг·м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1.1. При региональной нагрузке при перемещении груза на ра</w:t>
            </w:r>
            <w:r w:rsidRPr="002739BD">
              <w:rPr>
                <w:sz w:val="18"/>
                <w:szCs w:val="18"/>
              </w:rPr>
              <w:t>с</w:t>
            </w:r>
            <w:r w:rsidRPr="002739BD">
              <w:rPr>
                <w:sz w:val="18"/>
                <w:szCs w:val="18"/>
              </w:rPr>
              <w:t>стояние до 1 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3000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1.2.1. При перемещении груза на расстояние от 1 м до 5 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15000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1.2.2. При перемещении груза на расстояние более 5 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28000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2. Масса поднимаемого и перемещаемого груза вручную, кг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2.1. Подъем и перемещение (разовое) тяжести при чередовании с другой работой (до 2-х раз в час)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2.2. Подъем и перемещение тяжести постоянно в течение рабочего дня (смены) (более 2 раз в час)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2.3. Суммарная масса грузов, перемещаемых в течение каждого часа смены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350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2.3.2. С пола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175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3. Стереотипные рабочие движения, количество за рабочий день (смену)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3.1. При локальной нагрузке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40000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3.2. При региональной нагрузке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20000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4. Статическая нагрузка за рабочий день (смену) при удерж</w:t>
            </w:r>
            <w:r w:rsidRPr="002739BD">
              <w:rPr>
                <w:b/>
                <w:bCs/>
                <w:sz w:val="18"/>
                <w:szCs w:val="18"/>
              </w:rPr>
              <w:t>а</w:t>
            </w:r>
            <w:r w:rsidRPr="002739BD">
              <w:rPr>
                <w:b/>
                <w:bCs/>
                <w:sz w:val="18"/>
                <w:szCs w:val="18"/>
              </w:rPr>
              <w:lastRenderedPageBreak/>
              <w:t>нии груза, приложении усилий, кгс·с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22000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4.2. Двумя руками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42000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60000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5. Рабочая поза, % смены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5.1. Свободная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100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5.2. Стоя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5.3. Неудобная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5.6. Поза "сидя" без перерывов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6. Наклоны корпуса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Наклоны корпуса тела работника более 30º, количество за рабочий день (смену)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100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7. Перемещения работника в пространстве, обусловленные технологическим процессом, км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2.1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2.5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7.3. Суммарное перемещение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2.1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8229.0014А (59А)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pStyle w:val="af0"/>
              <w:jc w:val="center"/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Медицинская сестра врача педиатра участкового (ж)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31.10.2022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100</w:t>
            </w: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Краткое описание выполняемой работы:</w:t>
            </w:r>
            <w:r w:rsidRPr="002739BD">
              <w:rPr>
                <w:sz w:val="18"/>
                <w:szCs w:val="18"/>
              </w:rPr>
              <w:t xml:space="preserve"> По своей специальности оказывает квалифицированную медицинскую помощь, используя при этом современные методы диагн</w:t>
            </w:r>
            <w:r w:rsidRPr="002739BD">
              <w:rPr>
                <w:sz w:val="18"/>
                <w:szCs w:val="18"/>
              </w:rPr>
              <w:t>о</w:t>
            </w:r>
            <w:r w:rsidRPr="002739BD">
              <w:rPr>
                <w:sz w:val="18"/>
                <w:szCs w:val="18"/>
              </w:rPr>
              <w:t>стики, профилактики, лечения и последующей реабилитации пациента.</w:t>
            </w: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1. Физическая динамическая нагрузка за рабочий день (см</w:t>
            </w:r>
            <w:r w:rsidRPr="002739BD">
              <w:rPr>
                <w:b/>
                <w:bCs/>
                <w:sz w:val="18"/>
                <w:szCs w:val="18"/>
              </w:rPr>
              <w:t>е</w:t>
            </w:r>
            <w:r w:rsidRPr="002739BD">
              <w:rPr>
                <w:b/>
                <w:bCs/>
                <w:sz w:val="18"/>
                <w:szCs w:val="18"/>
              </w:rPr>
              <w:t>ну), кг·м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1.1. При региональной нагрузке при перемещении груза на ра</w:t>
            </w:r>
            <w:r w:rsidRPr="002739BD">
              <w:rPr>
                <w:sz w:val="18"/>
                <w:szCs w:val="18"/>
              </w:rPr>
              <w:t>с</w:t>
            </w:r>
            <w:r w:rsidRPr="002739BD">
              <w:rPr>
                <w:sz w:val="18"/>
                <w:szCs w:val="18"/>
              </w:rPr>
              <w:t>стояние до 1 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3000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1.2.1. При перемещении груза на расстояние от 1 м до 5 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15000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1.2.2. При перемещении груза на расстояние более 5 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28000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2. Масса поднимаемого и перемещаемого груза вручную, кг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2.1. Подъем и перемещение (разовое) тяжести при чередовании с другой работой (до 2-х раз в час)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2.2. Подъем и перемещение тяжести постоянно в течение рабочего дня (смены) (более 2 раз в час)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2.3. Суммарная масса грузов, перемещаемых в течение каждого часа смены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350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2.3.2. С пола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175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3. Стереотипные рабочие движения, количество за рабочий день (смену)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3.1. При локальной нагрузке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40000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3.2. При региональной нагрузке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20000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4. Статическая нагрузка за рабочий день (смену) при удерж</w:t>
            </w:r>
            <w:r w:rsidRPr="002739BD">
              <w:rPr>
                <w:b/>
                <w:bCs/>
                <w:sz w:val="18"/>
                <w:szCs w:val="18"/>
              </w:rPr>
              <w:t>а</w:t>
            </w:r>
            <w:r w:rsidRPr="002739BD">
              <w:rPr>
                <w:b/>
                <w:bCs/>
                <w:sz w:val="18"/>
                <w:szCs w:val="18"/>
              </w:rPr>
              <w:t>нии груза, приложении усилий, кгс·с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22000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4.2. Двумя руками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42000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60000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5. Рабочая поза, % смены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5.1. Свободная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100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5.2. Стоя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5.3. Неудобная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5.6. Поза "сидя" без перерывов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6. Наклоны корпуса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Наклоны корпуса тела работника более 30º, количество за рабочий день (смену)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100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7. Перемещения работника в пространстве, обусловленные технологическим процессом, км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2.0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2.5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7.3. Суммарное перемещение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64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pStyle w:val="af0"/>
              <w:jc w:val="center"/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Медицинская сестра прививочного кабинета (ж)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31.10.2022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100</w:t>
            </w: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Краткое описание выполняемой работы:</w:t>
            </w:r>
            <w:r w:rsidRPr="002739BD">
              <w:rPr>
                <w:sz w:val="18"/>
                <w:szCs w:val="18"/>
              </w:rPr>
              <w:t xml:space="preserve"> По своей специальности оказывает квалифицированную медицинскую помощь, используя при этом современные методы диагн</w:t>
            </w:r>
            <w:r w:rsidRPr="002739BD">
              <w:rPr>
                <w:sz w:val="18"/>
                <w:szCs w:val="18"/>
              </w:rPr>
              <w:t>о</w:t>
            </w:r>
            <w:r w:rsidRPr="002739BD">
              <w:rPr>
                <w:sz w:val="18"/>
                <w:szCs w:val="18"/>
              </w:rPr>
              <w:t>стики, профилактики, лечения и последующей реабилитации пациента.</w:t>
            </w: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1. Физическая динамическая нагрузка за рабочий день (см</w:t>
            </w:r>
            <w:r w:rsidRPr="002739BD">
              <w:rPr>
                <w:b/>
                <w:bCs/>
                <w:sz w:val="18"/>
                <w:szCs w:val="18"/>
              </w:rPr>
              <w:t>е</w:t>
            </w:r>
            <w:r w:rsidRPr="002739BD">
              <w:rPr>
                <w:b/>
                <w:bCs/>
                <w:sz w:val="18"/>
                <w:szCs w:val="18"/>
              </w:rPr>
              <w:t>ну), кг·м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1.1. При региональной нагрузке при перемещении груза на ра</w:t>
            </w:r>
            <w:r w:rsidRPr="002739BD">
              <w:rPr>
                <w:sz w:val="18"/>
                <w:szCs w:val="18"/>
              </w:rPr>
              <w:t>с</w:t>
            </w:r>
            <w:r w:rsidRPr="002739BD">
              <w:rPr>
                <w:sz w:val="18"/>
                <w:szCs w:val="18"/>
              </w:rPr>
              <w:t>стояние до 1 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3000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1.2.1. При перемещении груза на расстояние от 1 м до 5 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15000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1.2.2. При перемещении груза на расстояние более 5 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28000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2. Масса поднимаемого и перемещаемого груза вручную, кг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2.1. Подъем и перемещение (разовое) тяжести при чередовании с другой работой (до 2-х раз в час)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2.2. Подъем и перемещение тяжести постоянно в течение рабочего дня (смены) (более 2 раз в час)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2.3. Суммарная масса грузов, перемещаемых в течение каждого часа смены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350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2.3.2. С пола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175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3. Стереотипные рабочие движения, количество за рабочий день (смену)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3.1. При локальной нагрузке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40000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3.2. При региональной нагрузке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20000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4. Статическая нагрузка за рабочий день (смену) при удерж</w:t>
            </w:r>
            <w:r w:rsidRPr="002739BD">
              <w:rPr>
                <w:b/>
                <w:bCs/>
                <w:sz w:val="18"/>
                <w:szCs w:val="18"/>
              </w:rPr>
              <w:t>а</w:t>
            </w:r>
            <w:r w:rsidRPr="002739BD">
              <w:rPr>
                <w:b/>
                <w:bCs/>
                <w:sz w:val="18"/>
                <w:szCs w:val="18"/>
              </w:rPr>
              <w:t>нии груза, приложении усилий, кгс·с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22000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4.2. Двумя руками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42000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60000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5. Рабочая поза, % смены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5.1. Свободная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100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5.2. Стоя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5.3. Неудобная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5.6. Поза "сидя" без перерывов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6. Наклоны корпуса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Наклоны корпуса тела работника более 30º, количество за рабочий день (смену)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100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7. Перемещения работника в пространстве, обусловленные технологическим процессом, км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0.5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2.5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7.3. Суммарное перемещение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0.5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69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pStyle w:val="af0"/>
              <w:jc w:val="center"/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Медицинская сестра кабинета профилактики (ж)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31.10.2022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100</w:t>
            </w: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Краткое описание выполняемой работы:</w:t>
            </w:r>
            <w:r w:rsidRPr="002739BD">
              <w:rPr>
                <w:sz w:val="18"/>
                <w:szCs w:val="18"/>
              </w:rPr>
              <w:t xml:space="preserve"> </w:t>
            </w: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1. Физическая динамическая нагрузка за рабочий день (см</w:t>
            </w:r>
            <w:r w:rsidRPr="002739BD">
              <w:rPr>
                <w:b/>
                <w:bCs/>
                <w:sz w:val="18"/>
                <w:szCs w:val="18"/>
              </w:rPr>
              <w:t>е</w:t>
            </w:r>
            <w:r w:rsidRPr="002739BD">
              <w:rPr>
                <w:b/>
                <w:bCs/>
                <w:sz w:val="18"/>
                <w:szCs w:val="18"/>
              </w:rPr>
              <w:t>ну), кг·м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1.1. При региональной нагрузке при перемещении груза на ра</w:t>
            </w:r>
            <w:r w:rsidRPr="002739BD">
              <w:rPr>
                <w:sz w:val="18"/>
                <w:szCs w:val="18"/>
              </w:rPr>
              <w:t>с</w:t>
            </w:r>
            <w:r w:rsidRPr="002739BD">
              <w:rPr>
                <w:sz w:val="18"/>
                <w:szCs w:val="18"/>
              </w:rPr>
              <w:t>стояние до 1 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3000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1.2.1. При перемещении груза на расстояние от 1 м до 5 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15000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1.2.2. При перемещении груза на расстояние более 5 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28000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2. Масса поднимаемого и перемещаемого груза вручную, кг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2.1. Подъем и перемещение (разовое) тяжести при чередовании с другой работой (до 2-х раз в час)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2.2. Подъем и перемещение тяжести постоянно в течение рабочего дня (смены) (более 2 раз в час)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2.3. Суммарная масса грузов, перемещаемых в течение каждого часа смены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350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2.3.2. С пола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175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3. Стереотипные рабочие движения, количество за рабочий день (смену)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3.1. При локальной нагрузке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40000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3.2. При региональной нагрузке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20000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4. Статическая нагрузка за рабочий день (смену) при удерж</w:t>
            </w:r>
            <w:r w:rsidRPr="002739BD">
              <w:rPr>
                <w:b/>
                <w:bCs/>
                <w:sz w:val="18"/>
                <w:szCs w:val="18"/>
              </w:rPr>
              <w:t>а</w:t>
            </w:r>
            <w:r w:rsidRPr="002739BD">
              <w:rPr>
                <w:b/>
                <w:bCs/>
                <w:sz w:val="18"/>
                <w:szCs w:val="18"/>
              </w:rPr>
              <w:t>нии груза, приложении усилий, кгс·с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22000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4.2. Двумя руками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42000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60000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5. Рабочая поза, % смены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5.1. Свободная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100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5.2. Стоя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5.3. Неудобная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5.6. Поза "сидя" без перерывов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6. Наклоны корпуса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Наклоны корпуса тела работника более 30º, количество за рабочий день (смену)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100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7. Перемещения работника в пространстве, обусловленные технологическим процессом, км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0.4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2.5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7.3. Суммарное перемещение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0.4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74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pStyle w:val="af0"/>
              <w:jc w:val="center"/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Медицинская сестра по спортивной медицине (ж)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31.10.2022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100</w:t>
            </w: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Краткое описание выполняемой работы:</w:t>
            </w:r>
            <w:r w:rsidRPr="002739BD">
              <w:rPr>
                <w:sz w:val="18"/>
                <w:szCs w:val="18"/>
              </w:rPr>
              <w:t xml:space="preserve"> </w:t>
            </w: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1. Физическая динамическая нагрузка за рабочий день (см</w:t>
            </w:r>
            <w:r w:rsidRPr="002739BD">
              <w:rPr>
                <w:b/>
                <w:bCs/>
                <w:sz w:val="18"/>
                <w:szCs w:val="18"/>
              </w:rPr>
              <w:t>е</w:t>
            </w:r>
            <w:r w:rsidRPr="002739BD">
              <w:rPr>
                <w:b/>
                <w:bCs/>
                <w:sz w:val="18"/>
                <w:szCs w:val="18"/>
              </w:rPr>
              <w:t>ну), кг·м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1.1. При региональной нагрузке при перемещении груза на ра</w:t>
            </w:r>
            <w:r w:rsidRPr="002739BD">
              <w:rPr>
                <w:sz w:val="18"/>
                <w:szCs w:val="18"/>
              </w:rPr>
              <w:t>с</w:t>
            </w:r>
            <w:r w:rsidRPr="002739BD">
              <w:rPr>
                <w:sz w:val="18"/>
                <w:szCs w:val="18"/>
              </w:rPr>
              <w:t>стояние до 1 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3000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1.2.1. При перемещении груза на расстояние от 1 м до 5 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15000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1.2.2. При перемещении груза на расстояние более 5 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28000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2. Масса поднимаемого и перемещаемого груза вручную, кг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2.1. Подъем и перемещение (разовое) тяжести при чередовании с другой работой (до 2-х раз в час)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2.2. Подъем и перемещение тяжести постоянно в течение рабочего дня (смены) (более 2 раз в час)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2.3. Суммарная масса грузов, перемещаемых в течение каждого часа смены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350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2.3.2. С пола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175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3. Стереотипные рабочие движения, количество за рабочий день (смену)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3.1. При локальной нагрузке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40000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3.2. При региональной нагрузке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20000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4. Статическая нагрузка за рабочий день (смену) при удерж</w:t>
            </w:r>
            <w:r w:rsidRPr="002739BD">
              <w:rPr>
                <w:b/>
                <w:bCs/>
                <w:sz w:val="18"/>
                <w:szCs w:val="18"/>
              </w:rPr>
              <w:t>а</w:t>
            </w:r>
            <w:r w:rsidRPr="002739BD">
              <w:rPr>
                <w:b/>
                <w:bCs/>
                <w:sz w:val="18"/>
                <w:szCs w:val="18"/>
              </w:rPr>
              <w:t>нии груза, приложении усилий, кгс·с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22000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4.2. Двумя руками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42000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60000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5. Рабочая поза, % смены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5.1. Свободная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80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5.2. Стоя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5.3. Неудобная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5.6. Поза "сидя" без перерывов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6. Наклоны корпуса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Наклоны корпуса тела работника более 30º, количество за рабочий день (смену)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100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7. Перемещения работника в пространстве, обусловленные технологическим процессом, км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1.3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2.5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7.3. Суммарное перемещение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1.3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72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pStyle w:val="af0"/>
              <w:jc w:val="center"/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Медицинская сестра по массажу (ж)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31.10.2022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100</w:t>
            </w: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Краткое описание выполняемой работы:</w:t>
            </w:r>
            <w:r w:rsidRPr="002739BD">
              <w:rPr>
                <w:sz w:val="18"/>
                <w:szCs w:val="18"/>
              </w:rPr>
              <w:t xml:space="preserve"> По своей специальности оказывает квалифицированную медицинскую помощь, используя при этом современные методы диагн</w:t>
            </w:r>
            <w:r w:rsidRPr="002739BD">
              <w:rPr>
                <w:sz w:val="18"/>
                <w:szCs w:val="18"/>
              </w:rPr>
              <w:t>о</w:t>
            </w:r>
            <w:r w:rsidRPr="002739BD">
              <w:rPr>
                <w:sz w:val="18"/>
                <w:szCs w:val="18"/>
              </w:rPr>
              <w:t>стики, профилактики, лечения и последующей реабилитации пациента.</w:t>
            </w: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1. Физическая динамическая нагрузка за рабочий день (см</w:t>
            </w:r>
            <w:r w:rsidRPr="002739BD">
              <w:rPr>
                <w:b/>
                <w:bCs/>
                <w:sz w:val="18"/>
                <w:szCs w:val="18"/>
              </w:rPr>
              <w:t>е</w:t>
            </w:r>
            <w:r w:rsidRPr="002739BD">
              <w:rPr>
                <w:b/>
                <w:bCs/>
                <w:sz w:val="18"/>
                <w:szCs w:val="18"/>
              </w:rPr>
              <w:t>ну), кг·м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1.1. При региональной нагрузке при перемещении груза на ра</w:t>
            </w:r>
            <w:r w:rsidRPr="002739BD">
              <w:rPr>
                <w:sz w:val="18"/>
                <w:szCs w:val="18"/>
              </w:rPr>
              <w:t>с</w:t>
            </w:r>
            <w:r w:rsidRPr="002739BD">
              <w:rPr>
                <w:sz w:val="18"/>
                <w:szCs w:val="18"/>
              </w:rPr>
              <w:t>стояние до 1 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3000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1.2.1. При перемещении груза на расстояние от 1 м до 5 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15000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1.2.2. При перемещении груза на расстояние более 5 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28000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2. Масса поднимаемого и перемещаемого груза вручную, кг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2.1. Подъем и перемещение (разовое) тяжести при чередовании с другой работой (до 2-х раз в час)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2.2. Подъем и перемещение тяжести постоянно в течение рабочего дня (смены) (более 2 раз в час)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2.3. Суммарная масса грузов, перемещаемых в течение каждого часа смены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350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2.3.2. С пола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175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3. Стереотипные рабочие движения, количество за рабочий день (смену)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3.1. При локальной нагрузке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9416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40000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3.2. При региональной нагрузке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6171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20000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4. Статическая нагрузка за рабочий день (смену) при удерж</w:t>
            </w:r>
            <w:r w:rsidRPr="002739BD">
              <w:rPr>
                <w:b/>
                <w:bCs/>
                <w:sz w:val="18"/>
                <w:szCs w:val="18"/>
              </w:rPr>
              <w:t>а</w:t>
            </w:r>
            <w:r w:rsidRPr="002739BD">
              <w:rPr>
                <w:b/>
                <w:bCs/>
                <w:sz w:val="18"/>
                <w:szCs w:val="18"/>
              </w:rPr>
              <w:t>нии груза, приложении усилий, кгс·с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22000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4.2. Двумя руками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42000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60000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5. Рабочая поза, % смены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5.1. Свободная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5.2. Стоя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5.3. Неудобная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5.6. Поза "сидя" без перерывов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6. Наклоны корпуса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Наклоны корпуса тела работника более 30º, количество за рабочий день (смену)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100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7. Перемещения работника в пространстве, обусловленные технологическим процессом, км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0.4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2.5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7.3. Суммарное перемещение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0.4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Стационар</w:t>
            </w: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pStyle w:val="af0"/>
              <w:jc w:val="center"/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Медицинская сестра-анестезист (ж)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31.10.2022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100</w:t>
            </w: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Краткое описание выполняемой работы:</w:t>
            </w:r>
            <w:r w:rsidRPr="002739BD">
              <w:rPr>
                <w:sz w:val="18"/>
                <w:szCs w:val="18"/>
              </w:rPr>
              <w:t xml:space="preserve"> По своей специальности оказывает квалифицированную медицинскую помощь, используя при этом современные методы диагн</w:t>
            </w:r>
            <w:r w:rsidRPr="002739BD">
              <w:rPr>
                <w:sz w:val="18"/>
                <w:szCs w:val="18"/>
              </w:rPr>
              <w:t>о</w:t>
            </w:r>
            <w:r w:rsidRPr="002739BD">
              <w:rPr>
                <w:sz w:val="18"/>
                <w:szCs w:val="18"/>
              </w:rPr>
              <w:t>стики, профилактики, лечения и последующей реабилитации пациента.</w:t>
            </w: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1. Физическая динамическая нагрузка за рабочий день (см</w:t>
            </w:r>
            <w:r w:rsidRPr="002739BD">
              <w:rPr>
                <w:b/>
                <w:bCs/>
                <w:sz w:val="18"/>
                <w:szCs w:val="18"/>
              </w:rPr>
              <w:t>е</w:t>
            </w:r>
            <w:r w:rsidRPr="002739BD">
              <w:rPr>
                <w:b/>
                <w:bCs/>
                <w:sz w:val="18"/>
                <w:szCs w:val="18"/>
              </w:rPr>
              <w:t>ну), кг·м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1.1. При региональной нагрузке при перемещении груза на ра</w:t>
            </w:r>
            <w:r w:rsidRPr="002739BD">
              <w:rPr>
                <w:sz w:val="18"/>
                <w:szCs w:val="18"/>
              </w:rPr>
              <w:t>с</w:t>
            </w:r>
            <w:r w:rsidRPr="002739BD">
              <w:rPr>
                <w:sz w:val="18"/>
                <w:szCs w:val="18"/>
              </w:rPr>
              <w:t>стояние до 1 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3000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1.2.1. При перемещении груза на расстояние от 1 м до 5 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40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15000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1.2.2. При перемещении груза на расстояние более 5 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28000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1.3. Общая физическая динамическая нагрузка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40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15000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2. Масса поднимаемого и перемещаемого груза вручную, кг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2.1. Подъем и перемещение (разовое) тяжести при чередовании с другой работой (до 2-х раз в час)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2.2. Подъем и перемещение тяжести постоянно в течение рабочего дня (смены) (более 2 раз в час)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2.3. Суммарная масса грузов, перемещаемых в течение каждого часа смены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2.6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350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2.3.2. С пола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175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3. Стереотипные рабочие движения, количество за рабочий день (смену)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3.1. При локальной нагрузке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40000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3.2. При региональной нагрузке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4500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20000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4. Статическая нагрузка за рабочий день (смену) при удерж</w:t>
            </w:r>
            <w:r w:rsidRPr="002739BD">
              <w:rPr>
                <w:b/>
                <w:bCs/>
                <w:sz w:val="18"/>
                <w:szCs w:val="18"/>
              </w:rPr>
              <w:t>а</w:t>
            </w:r>
            <w:r w:rsidRPr="002739BD">
              <w:rPr>
                <w:b/>
                <w:bCs/>
                <w:sz w:val="18"/>
                <w:szCs w:val="18"/>
              </w:rPr>
              <w:t>нии груза, приложении усилий, кгс·с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22000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4.2. Двумя руками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640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42000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60000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4.4. Общая (суммарная) статическая нагрузка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640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42000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5. Рабочая поза, % смены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5.1. Свободная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5.2. Стоя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5.3. Неудобная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5.6. Поза "сидя" без перерывов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6. Наклоны корпуса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Наклоны корпуса тела работника более 30º, количество за рабочий день (смену)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100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7. Перемещения работника в пространстве, обусловленные технологическим процессом, км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1.2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2.5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7.3. Суммарное перемещение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1.2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pStyle w:val="af0"/>
              <w:jc w:val="center"/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Медицинская сестра палатная (ж)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31.10.2022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100</w:t>
            </w: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Краткое описание выполняемой работы:</w:t>
            </w:r>
            <w:r w:rsidRPr="002739BD">
              <w:rPr>
                <w:sz w:val="18"/>
                <w:szCs w:val="18"/>
              </w:rPr>
              <w:t xml:space="preserve"> По своей специальности оказывает квалифицированную медицинскую помощь, используя при этом современные методы диагн</w:t>
            </w:r>
            <w:r w:rsidRPr="002739BD">
              <w:rPr>
                <w:sz w:val="18"/>
                <w:szCs w:val="18"/>
              </w:rPr>
              <w:t>о</w:t>
            </w:r>
            <w:r w:rsidRPr="002739BD">
              <w:rPr>
                <w:sz w:val="18"/>
                <w:szCs w:val="18"/>
              </w:rPr>
              <w:t>стики, профилактики, лечения и последующей реабилитации пациента.</w:t>
            </w: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1. Физическая динамическая нагрузка за рабочий день (см</w:t>
            </w:r>
            <w:r w:rsidRPr="002739BD">
              <w:rPr>
                <w:b/>
                <w:bCs/>
                <w:sz w:val="18"/>
                <w:szCs w:val="18"/>
              </w:rPr>
              <w:t>е</w:t>
            </w:r>
            <w:r w:rsidRPr="002739BD">
              <w:rPr>
                <w:b/>
                <w:bCs/>
                <w:sz w:val="18"/>
                <w:szCs w:val="18"/>
              </w:rPr>
              <w:t>ну), кг·м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1.1. При региональной нагрузке при перемещении груза на ра</w:t>
            </w:r>
            <w:r w:rsidRPr="002739BD">
              <w:rPr>
                <w:sz w:val="18"/>
                <w:szCs w:val="18"/>
              </w:rPr>
              <w:t>с</w:t>
            </w:r>
            <w:r w:rsidRPr="002739BD">
              <w:rPr>
                <w:sz w:val="18"/>
                <w:szCs w:val="18"/>
              </w:rPr>
              <w:t>стояние до 1 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3000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1.2.1. При перемещении груза на расстояние от 1 м до 5 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15000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1.2.2. При перемещении груза на расстояние более 5 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28000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2. Масса поднимаемого и перемещаемого груза вручную, кг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2.1. Подъем и перемещение (разовое) тяжести при чередовании с другой работой (до 2-х раз в час)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2.2. Подъем и перемещение тяжести постоянно в течение рабочего дня (смены) (более 2 раз в час)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2.3. Суммарная масса грузов, перемещаемых в течение каждого часа смены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350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2.3.2. С пола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175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3. Стереотипные рабочие движения, количество за рабочий день (смену)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3.1. При локальной нагрузке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40000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3.2. При региональной нагрузке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20000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4. Статическая нагрузка за рабочий день (смену) при удерж</w:t>
            </w:r>
            <w:r w:rsidRPr="002739BD">
              <w:rPr>
                <w:b/>
                <w:bCs/>
                <w:sz w:val="18"/>
                <w:szCs w:val="18"/>
              </w:rPr>
              <w:t>а</w:t>
            </w:r>
            <w:r w:rsidRPr="002739BD">
              <w:rPr>
                <w:b/>
                <w:bCs/>
                <w:sz w:val="18"/>
                <w:szCs w:val="18"/>
              </w:rPr>
              <w:t>нии груза, приложении усилий, кгс·с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22000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4.2. Двумя руками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42000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60000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5. Рабочая поза, % смены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5.1. Свободная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5.2. Стоя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5.3. Неудобная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5.6. Поза "сидя" без перерывов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6. Наклоны корпуса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Наклоны корпуса тела работника более 30º, количество за рабочий день (смену)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100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7. Перемещения работника в пространстве, обусловленные технологическим процессом, км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1.5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2.5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7.3. Суммарное перемещение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1.5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pStyle w:val="af0"/>
              <w:jc w:val="center"/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Медицинская сестра процедурной (ж)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31.10.2022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100</w:t>
            </w: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Краткое описание выполняемой работы:</w:t>
            </w:r>
            <w:r w:rsidRPr="002739BD">
              <w:rPr>
                <w:sz w:val="18"/>
                <w:szCs w:val="18"/>
              </w:rPr>
              <w:t xml:space="preserve"> По своей специальности оказывает квалифицированную медицинскую помощь, используя при этом современные методы диагн</w:t>
            </w:r>
            <w:r w:rsidRPr="002739BD">
              <w:rPr>
                <w:sz w:val="18"/>
                <w:szCs w:val="18"/>
              </w:rPr>
              <w:t>о</w:t>
            </w:r>
            <w:r w:rsidRPr="002739BD">
              <w:rPr>
                <w:sz w:val="18"/>
                <w:szCs w:val="18"/>
              </w:rPr>
              <w:t>стики, профилактики, лечения и последующей реабилитации пациента.</w:t>
            </w: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1. Физическая динамическая нагрузка за рабочий день (см</w:t>
            </w:r>
            <w:r w:rsidRPr="002739BD">
              <w:rPr>
                <w:b/>
                <w:bCs/>
                <w:sz w:val="18"/>
                <w:szCs w:val="18"/>
              </w:rPr>
              <w:t>е</w:t>
            </w:r>
            <w:r w:rsidRPr="002739BD">
              <w:rPr>
                <w:b/>
                <w:bCs/>
                <w:sz w:val="18"/>
                <w:szCs w:val="18"/>
              </w:rPr>
              <w:t>ну), кг·м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1.1. При региональной нагрузке при перемещении груза на ра</w:t>
            </w:r>
            <w:r w:rsidRPr="002739BD">
              <w:rPr>
                <w:sz w:val="18"/>
                <w:szCs w:val="18"/>
              </w:rPr>
              <w:t>с</w:t>
            </w:r>
            <w:r w:rsidRPr="002739BD">
              <w:rPr>
                <w:sz w:val="18"/>
                <w:szCs w:val="18"/>
              </w:rPr>
              <w:t>стояние до 1 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3000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1.2.1. При перемещении груза на расстояние от 1 м до 5 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15000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1.2.2. При перемещении груза на расстояние более 5 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28000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2. Масса поднимаемого и перемещаемого груза вручную, кг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2.1. Подъем и перемещение (разовое) тяжести при чередовании с другой работой (до 2-х раз в час)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2.2. Подъем и перемещение тяжести постоянно в течение рабочего дня (смены) (более 2 раз в час)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2.3. Суммарная масса грузов, перемещаемых в течение каждого часа смены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350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2.3.2. С пола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175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3. Стереотипные рабочие движения, количество за рабочий день (смену)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3.1. При локальной нагрузке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40000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3.2. При региональной нагрузке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20000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4. Статическая нагрузка за рабочий день (смену) при удерж</w:t>
            </w:r>
            <w:r w:rsidRPr="002739BD">
              <w:rPr>
                <w:b/>
                <w:bCs/>
                <w:sz w:val="18"/>
                <w:szCs w:val="18"/>
              </w:rPr>
              <w:t>а</w:t>
            </w:r>
            <w:r w:rsidRPr="002739BD">
              <w:rPr>
                <w:b/>
                <w:bCs/>
                <w:sz w:val="18"/>
                <w:szCs w:val="18"/>
              </w:rPr>
              <w:t>нии груза, приложении усилий, кгс·с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22000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4.2. Двумя руками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42000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60000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5. Рабочая поза, % смены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5.1. Свободная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5.2. Стоя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30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5.3. Неудобная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5.6. Поза "сидя" без перерывов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6. Наклоны корпуса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Наклоны корпуса тела работника более 30º, количество за рабочий день (смену)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100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7. Перемещения работника в пространстве, обусловленные технологическим процессом, км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0.6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2.5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7.3. Суммарное перемещение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0.6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pStyle w:val="af0"/>
              <w:jc w:val="center"/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Врач-анестезиолог-реаниматолог (м)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31.10.2022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100</w:t>
            </w: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Краткое описание выполняемой работы:</w:t>
            </w:r>
            <w:r w:rsidRPr="002739BD">
              <w:rPr>
                <w:sz w:val="18"/>
                <w:szCs w:val="18"/>
              </w:rPr>
              <w:t xml:space="preserve"> По своей специальности оказывает квалифицированную медицинскую помощь, используя при этом современные методы диагн</w:t>
            </w:r>
            <w:r w:rsidRPr="002739BD">
              <w:rPr>
                <w:sz w:val="18"/>
                <w:szCs w:val="18"/>
              </w:rPr>
              <w:t>о</w:t>
            </w:r>
            <w:r w:rsidRPr="002739BD">
              <w:rPr>
                <w:sz w:val="18"/>
                <w:szCs w:val="18"/>
              </w:rPr>
              <w:t>стики, профилактики, лечения и последующей реабилитации пациента.</w:t>
            </w: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1. Физическая динамическая нагрузка за рабочий день (см</w:t>
            </w:r>
            <w:r w:rsidRPr="002739BD">
              <w:rPr>
                <w:b/>
                <w:bCs/>
                <w:sz w:val="18"/>
                <w:szCs w:val="18"/>
              </w:rPr>
              <w:t>е</w:t>
            </w:r>
            <w:r w:rsidRPr="002739BD">
              <w:rPr>
                <w:b/>
                <w:bCs/>
                <w:sz w:val="18"/>
                <w:szCs w:val="18"/>
              </w:rPr>
              <w:t>ну), кг·м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1.1. При региональной нагрузке при перемещении груза на ра</w:t>
            </w:r>
            <w:r w:rsidRPr="002739BD">
              <w:rPr>
                <w:sz w:val="18"/>
                <w:szCs w:val="18"/>
              </w:rPr>
              <w:t>с</w:t>
            </w:r>
            <w:r w:rsidRPr="002739BD">
              <w:rPr>
                <w:sz w:val="18"/>
                <w:szCs w:val="18"/>
              </w:rPr>
              <w:t>стояние до 1 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5000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1.2.1. При перемещении груза на расстояние от 1 м до 5 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25000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1.2.2. При перемещении груза на расстояние более 5 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46000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2. Масса поднимаемого и перемещаемого груза вручную, кг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2.1. Подъем и перемещение (разовое) тяжести при чередовании с другой работой (до 2-х раз в час)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30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2.2. Подъем и перемещение тяжести постоянно в течение рабочего дня (смены) (более 2 раз в час)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2.3. Суммарная масса грузов, перемещаемых в течение каждого часа смены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870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2.3.2. С пола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435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3. Стереотипные рабочие движения, количество за рабочий день (смену)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3.1. При локальной нагрузке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3250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40000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3.2. При региональной нагрузке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1584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20000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4. Статическая нагрузка за рабочий день (смену) при удерж</w:t>
            </w:r>
            <w:r w:rsidRPr="002739BD">
              <w:rPr>
                <w:b/>
                <w:bCs/>
                <w:sz w:val="18"/>
                <w:szCs w:val="18"/>
              </w:rPr>
              <w:t>а</w:t>
            </w:r>
            <w:r w:rsidRPr="002739BD">
              <w:rPr>
                <w:b/>
                <w:bCs/>
                <w:sz w:val="18"/>
                <w:szCs w:val="18"/>
              </w:rPr>
              <w:t>нии груза, приложении усилий, кгс·с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36000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4.2. Двумя руками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70000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100000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5. Рабочая поза, % смены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5.1. Свободная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70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5.2. Стоя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5.3. Неудобная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5.6. Поза "сидя" без перерывов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6. Наклоны корпуса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Наклоны корпуса тела работника более 30º, количество за рабочий день (смену)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100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7. Перемещения работника в пространстве, обусловленные технологическим процессом, км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  <w:r w:rsidRPr="002739BD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1.0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2.5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  <w:tr w:rsidR="002739BD" w:rsidRPr="002739BD" w:rsidTr="002739BD">
        <w:trPr>
          <w:divId w:val="8540054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7.3. Суммарное перемещение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до 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9BD" w:rsidRPr="002739BD" w:rsidRDefault="002739BD">
            <w:pPr>
              <w:jc w:val="center"/>
              <w:rPr>
                <w:sz w:val="18"/>
                <w:szCs w:val="18"/>
              </w:rPr>
            </w:pPr>
          </w:p>
        </w:tc>
      </w:tr>
    </w:tbl>
    <w:p w:rsidR="008349EC" w:rsidRPr="002739BD" w:rsidRDefault="002739BD" w:rsidP="002739BD">
      <w:pPr>
        <w:ind w:left="284" w:hanging="284"/>
        <w:rPr>
          <w:sz w:val="18"/>
          <w:szCs w:val="18"/>
        </w:rPr>
      </w:pPr>
      <w:r w:rsidRPr="002739BD">
        <w:rPr>
          <w:sz w:val="18"/>
          <w:szCs w:val="18"/>
          <w:u w:val="single"/>
        </w:rPr>
        <w:fldChar w:fldCharType="end"/>
      </w:r>
      <w:r w:rsidR="008349EC" w:rsidRPr="002739BD">
        <w:rPr>
          <w:sz w:val="18"/>
          <w:szCs w:val="18"/>
        </w:rPr>
        <w:t>5. Заключение:</w:t>
      </w:r>
    </w:p>
    <w:p w:rsidR="002739BD" w:rsidRPr="002739BD" w:rsidRDefault="008349EC" w:rsidP="008349EC">
      <w:pPr>
        <w:rPr>
          <w:sz w:val="18"/>
          <w:szCs w:val="18"/>
        </w:rPr>
      </w:pPr>
      <w:r w:rsidRPr="002739BD">
        <w:rPr>
          <w:sz w:val="18"/>
          <w:szCs w:val="18"/>
        </w:rPr>
        <w:fldChar w:fldCharType="begin"/>
      </w:r>
      <w:r w:rsidRPr="002739BD">
        <w:rPr>
          <w:sz w:val="18"/>
          <w:szCs w:val="18"/>
        </w:rPr>
        <w:instrText xml:space="preserve"> DOCVARIABLE  att_zakl_sv \* MERGEFORMAT </w:instrText>
      </w:r>
      <w:r w:rsidRPr="002739BD">
        <w:rPr>
          <w:sz w:val="18"/>
          <w:szCs w:val="18"/>
        </w:rPr>
        <w:fldChar w:fldCharType="separate"/>
      </w:r>
      <w:r w:rsidR="002739BD" w:rsidRPr="002739BD">
        <w:rPr>
          <w:sz w:val="18"/>
          <w:szCs w:val="18"/>
        </w:rPr>
        <w:t>- для 15 рабочих мест №№ 8229.0001, 38А, 8229.0002А (38А), 8229.0005, 73, 57А, 8229.0009А (57А), 39А, 8229.0011А (39А), 61, 59А, 8229.0014А (59А), 64, 69, 74 установлен класс(подкласс) у</w:t>
      </w:r>
      <w:r w:rsidR="002739BD" w:rsidRPr="002739BD">
        <w:rPr>
          <w:sz w:val="18"/>
          <w:szCs w:val="18"/>
        </w:rPr>
        <w:t>с</w:t>
      </w:r>
      <w:r w:rsidR="002739BD" w:rsidRPr="002739BD">
        <w:rPr>
          <w:sz w:val="18"/>
          <w:szCs w:val="18"/>
        </w:rPr>
        <w:t>ловий труда 1;</w:t>
      </w:r>
    </w:p>
    <w:p w:rsidR="002739BD" w:rsidRPr="002739BD" w:rsidRDefault="002739BD" w:rsidP="008349EC">
      <w:pPr>
        <w:rPr>
          <w:sz w:val="18"/>
          <w:szCs w:val="18"/>
        </w:rPr>
      </w:pPr>
      <w:r w:rsidRPr="002739BD">
        <w:rPr>
          <w:sz w:val="18"/>
          <w:szCs w:val="18"/>
        </w:rPr>
        <w:t>- для 8 рабочих мест №№ 44, 45, 13, 72, 2, 5, 6, 1 установлен класс(подкласс) условий труда 2;</w:t>
      </w:r>
    </w:p>
    <w:p w:rsidR="008349EC" w:rsidRPr="002739BD" w:rsidRDefault="002739BD" w:rsidP="008349EC">
      <w:pPr>
        <w:rPr>
          <w:sz w:val="18"/>
          <w:szCs w:val="18"/>
        </w:rPr>
      </w:pPr>
      <w:r w:rsidRPr="002739BD">
        <w:rPr>
          <w:sz w:val="18"/>
          <w:szCs w:val="18"/>
        </w:rPr>
        <w:t>- для 9 рабочих мест №№ 50, 55А, 8229.0008А (55А), 56, 67, 63, 41, 75, 8229.0013 установлен класс(подкласс) условий труда 3.1.</w:t>
      </w:r>
      <w:r w:rsidR="008349EC" w:rsidRPr="002739BD">
        <w:rPr>
          <w:sz w:val="18"/>
          <w:szCs w:val="18"/>
        </w:rPr>
        <w:fldChar w:fldCharType="end"/>
      </w:r>
    </w:p>
    <w:p w:rsidR="00085E0A" w:rsidRPr="002739BD" w:rsidRDefault="00085E0A" w:rsidP="00085E0A">
      <w:pPr>
        <w:rPr>
          <w:b/>
          <w:color w:val="000000"/>
          <w:sz w:val="18"/>
          <w:szCs w:val="18"/>
        </w:rPr>
      </w:pPr>
      <w:r w:rsidRPr="002739BD">
        <w:rPr>
          <w:sz w:val="18"/>
          <w:szCs w:val="18"/>
        </w:rPr>
        <w:t>Примечание:</w:t>
      </w:r>
    </w:p>
    <w:p w:rsidR="00085E0A" w:rsidRPr="002739BD" w:rsidRDefault="00085E0A" w:rsidP="00085E0A">
      <w:pPr>
        <w:rPr>
          <w:sz w:val="18"/>
          <w:szCs w:val="18"/>
        </w:rPr>
      </w:pPr>
      <w:r w:rsidRPr="002739BD">
        <w:rPr>
          <w:color w:val="000000"/>
          <w:sz w:val="18"/>
          <w:szCs w:val="18"/>
        </w:rPr>
        <w:t xml:space="preserve">классы (подклассы) условий труда 1, 2 </w:t>
      </w:r>
      <w:r w:rsidRPr="002739BD">
        <w:rPr>
          <w:bCs/>
          <w:sz w:val="18"/>
          <w:szCs w:val="18"/>
        </w:rPr>
        <w:t>-</w:t>
      </w:r>
      <w:r w:rsidRPr="002739BD">
        <w:rPr>
          <w:sz w:val="18"/>
          <w:szCs w:val="18"/>
        </w:rPr>
        <w:t xml:space="preserve"> фактический уровень вредного фактора соответствует гигиеническим нормативам;</w:t>
      </w:r>
    </w:p>
    <w:p w:rsidR="00085E0A" w:rsidRPr="002739BD" w:rsidRDefault="00085E0A" w:rsidP="00085E0A">
      <w:pPr>
        <w:rPr>
          <w:color w:val="000000"/>
          <w:sz w:val="18"/>
          <w:szCs w:val="18"/>
        </w:rPr>
      </w:pPr>
      <w:r w:rsidRPr="002739BD">
        <w:rPr>
          <w:color w:val="000000"/>
          <w:sz w:val="18"/>
          <w:szCs w:val="18"/>
        </w:rPr>
        <w:t xml:space="preserve">классы (подклассы) условий труда 3.1, 3.2, 3.3, 3.4, 4 </w:t>
      </w:r>
      <w:r w:rsidRPr="002739BD">
        <w:rPr>
          <w:bCs/>
          <w:sz w:val="18"/>
          <w:szCs w:val="18"/>
        </w:rPr>
        <w:t>-</w:t>
      </w:r>
      <w:r w:rsidRPr="002739BD">
        <w:rPr>
          <w:sz w:val="18"/>
          <w:szCs w:val="18"/>
        </w:rPr>
        <w:t xml:space="preserve"> фактический уровень вредного фактора не соответствует гигиеническим нормативам.</w:t>
      </w:r>
      <w:r w:rsidRPr="002739BD">
        <w:rPr>
          <w:color w:val="000000"/>
          <w:sz w:val="18"/>
          <w:szCs w:val="18"/>
        </w:rPr>
        <w:t xml:space="preserve"> </w:t>
      </w:r>
    </w:p>
    <w:p w:rsidR="00085E0A" w:rsidRPr="002739BD" w:rsidRDefault="00085E0A" w:rsidP="008349EC">
      <w:pPr>
        <w:rPr>
          <w:b/>
          <w:color w:val="000000"/>
          <w:sz w:val="18"/>
          <w:szCs w:val="18"/>
        </w:rPr>
      </w:pPr>
    </w:p>
    <w:p w:rsidR="008349EC" w:rsidRPr="002739BD" w:rsidRDefault="008349EC" w:rsidP="008349EC">
      <w:pPr>
        <w:rPr>
          <w:b/>
          <w:color w:val="000000"/>
          <w:sz w:val="18"/>
          <w:szCs w:val="18"/>
        </w:rPr>
      </w:pPr>
    </w:p>
    <w:p w:rsidR="008349EC" w:rsidRPr="002739BD" w:rsidRDefault="008349EC" w:rsidP="008349EC">
      <w:pPr>
        <w:rPr>
          <w:sz w:val="18"/>
          <w:szCs w:val="18"/>
        </w:rPr>
      </w:pPr>
      <w:r w:rsidRPr="002739BD">
        <w:rPr>
          <w:b/>
          <w:color w:val="000000"/>
          <w:sz w:val="18"/>
          <w:szCs w:val="18"/>
        </w:rPr>
        <w:t>6. Сотрудники организации (лаборатории)</w:t>
      </w:r>
      <w:r w:rsidRPr="002739BD">
        <w:rPr>
          <w:b/>
          <w:bCs/>
          <w:color w:val="000000"/>
          <w:sz w:val="18"/>
          <w:szCs w:val="18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8349EC" w:rsidRPr="002739BD" w:rsidTr="002739BD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349EC" w:rsidRPr="002739BD" w:rsidRDefault="002739BD" w:rsidP="000327F6">
            <w:pPr>
              <w:pStyle w:val="a9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2340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8349EC" w:rsidRPr="002739BD" w:rsidRDefault="008349EC" w:rsidP="000327F6">
            <w:pPr>
              <w:pStyle w:val="a9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349EC" w:rsidRPr="002739BD" w:rsidRDefault="008349EC" w:rsidP="000327F6">
            <w:pPr>
              <w:pStyle w:val="a9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8349EC" w:rsidRPr="002739BD" w:rsidRDefault="008349EC" w:rsidP="000327F6">
            <w:pPr>
              <w:pStyle w:val="a9"/>
              <w:rPr>
                <w:sz w:val="18"/>
                <w:szCs w:val="18"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349EC" w:rsidRPr="002739BD" w:rsidRDefault="002739BD" w:rsidP="000327F6">
            <w:pPr>
              <w:pStyle w:val="a9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Чагдуров Жаргал Тумэнович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8349EC" w:rsidRPr="002739BD" w:rsidRDefault="008349EC" w:rsidP="000327F6">
            <w:pPr>
              <w:pStyle w:val="a9"/>
              <w:rPr>
                <w:sz w:val="18"/>
                <w:szCs w:val="18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349EC" w:rsidRPr="002739BD" w:rsidRDefault="002739BD" w:rsidP="000327F6">
            <w:pPr>
              <w:pStyle w:val="a9"/>
              <w:rPr>
                <w:sz w:val="18"/>
                <w:szCs w:val="18"/>
              </w:rPr>
            </w:pPr>
            <w:fldSimple w:instr=" DOCVARIABLE izm_date \* MERGEFORMAT ">
              <w:r w:rsidRPr="002739BD">
                <w:rPr>
                  <w:bCs/>
                  <w:sz w:val="18"/>
                  <w:szCs w:val="18"/>
                </w:rPr>
                <w:t>24.01.2023</w:t>
              </w:r>
            </w:fldSimple>
          </w:p>
        </w:tc>
      </w:tr>
      <w:tr w:rsidR="008349EC" w:rsidRPr="002739BD" w:rsidTr="002739BD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</w:tcPr>
          <w:p w:rsidR="008349EC" w:rsidRPr="002739BD" w:rsidRDefault="002739BD" w:rsidP="000327F6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  <w:r w:rsidRPr="002739BD">
              <w:rPr>
                <w:sz w:val="18"/>
                <w:szCs w:val="18"/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</w:tcPr>
          <w:p w:rsidR="008349EC" w:rsidRPr="002739BD" w:rsidRDefault="008349EC" w:rsidP="000327F6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8349EC" w:rsidRPr="002739BD" w:rsidRDefault="002739BD" w:rsidP="000327F6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  <w:r w:rsidRPr="002739BD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8349EC" w:rsidRPr="002739BD" w:rsidRDefault="008349EC" w:rsidP="000327F6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  <w:bookmarkStart w:id="9" w:name="fio_izm_users2"/>
            <w:bookmarkEnd w:id="9"/>
          </w:p>
        </w:tc>
        <w:tc>
          <w:tcPr>
            <w:tcW w:w="3261" w:type="dxa"/>
            <w:tcBorders>
              <w:top w:val="single" w:sz="4" w:space="0" w:color="auto"/>
            </w:tcBorders>
          </w:tcPr>
          <w:p w:rsidR="008349EC" w:rsidRPr="002739BD" w:rsidRDefault="002739BD" w:rsidP="000327F6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  <w:r w:rsidRPr="002739BD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3" w:type="dxa"/>
          </w:tcPr>
          <w:p w:rsidR="008349EC" w:rsidRPr="002739BD" w:rsidRDefault="008349EC" w:rsidP="000327F6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:rsidR="008349EC" w:rsidRPr="002739BD" w:rsidRDefault="002739BD" w:rsidP="000327F6">
            <w:pPr>
              <w:pStyle w:val="a9"/>
              <w:rPr>
                <w:sz w:val="18"/>
                <w:szCs w:val="18"/>
                <w:vertAlign w:val="superscript"/>
              </w:rPr>
            </w:pPr>
            <w:r w:rsidRPr="002739BD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8349EC" w:rsidRPr="002739BD" w:rsidRDefault="008349EC" w:rsidP="008349EC">
      <w:pPr>
        <w:rPr>
          <w:b/>
          <w:color w:val="000000"/>
          <w:sz w:val="18"/>
          <w:szCs w:val="18"/>
        </w:rPr>
      </w:pPr>
    </w:p>
    <w:p w:rsidR="008349EC" w:rsidRPr="002739BD" w:rsidRDefault="008349EC" w:rsidP="008349EC">
      <w:pPr>
        <w:rPr>
          <w:b/>
          <w:color w:val="000000"/>
          <w:sz w:val="18"/>
          <w:szCs w:val="18"/>
        </w:rPr>
      </w:pPr>
    </w:p>
    <w:p w:rsidR="008349EC" w:rsidRPr="002739BD" w:rsidRDefault="008349EC" w:rsidP="008349EC">
      <w:pPr>
        <w:rPr>
          <w:b/>
          <w:color w:val="000000"/>
          <w:sz w:val="18"/>
          <w:szCs w:val="18"/>
        </w:rPr>
      </w:pPr>
      <w:r w:rsidRPr="002739BD">
        <w:rPr>
          <w:b/>
          <w:color w:val="000000"/>
          <w:sz w:val="18"/>
          <w:szCs w:val="18"/>
        </w:rPr>
        <w:t>7.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8349EC" w:rsidRPr="002739BD" w:rsidTr="002739BD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349EC" w:rsidRPr="002739BD" w:rsidRDefault="002739BD" w:rsidP="000327F6">
            <w:pPr>
              <w:pStyle w:val="a9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5205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8349EC" w:rsidRPr="002739BD" w:rsidRDefault="008349EC" w:rsidP="000327F6">
            <w:pPr>
              <w:pStyle w:val="a9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349EC" w:rsidRPr="002739BD" w:rsidRDefault="008349EC" w:rsidP="000327F6">
            <w:pPr>
              <w:pStyle w:val="a9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8349EC" w:rsidRPr="002739BD" w:rsidRDefault="008349EC" w:rsidP="000327F6">
            <w:pPr>
              <w:pStyle w:val="a9"/>
              <w:rPr>
                <w:sz w:val="18"/>
                <w:szCs w:val="18"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349EC" w:rsidRPr="002739BD" w:rsidRDefault="002739BD" w:rsidP="000327F6">
            <w:pPr>
              <w:pStyle w:val="a9"/>
              <w:rPr>
                <w:sz w:val="18"/>
                <w:szCs w:val="18"/>
              </w:rPr>
            </w:pPr>
            <w:r w:rsidRPr="002739BD">
              <w:rPr>
                <w:sz w:val="18"/>
                <w:szCs w:val="18"/>
              </w:rPr>
              <w:t>Яговцева Олеся Викторовна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8349EC" w:rsidRPr="002739BD" w:rsidRDefault="008349EC" w:rsidP="000327F6">
            <w:pPr>
              <w:pStyle w:val="a9"/>
              <w:rPr>
                <w:sz w:val="18"/>
                <w:szCs w:val="18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349EC" w:rsidRPr="002739BD" w:rsidRDefault="002739BD" w:rsidP="000327F6">
            <w:pPr>
              <w:pStyle w:val="a9"/>
              <w:rPr>
                <w:sz w:val="18"/>
                <w:szCs w:val="18"/>
              </w:rPr>
            </w:pPr>
            <w:fldSimple w:instr=" DOCVARIABLE izm_date \* MERGEFORMAT ">
              <w:r w:rsidRPr="002739BD">
                <w:rPr>
                  <w:bCs/>
                  <w:sz w:val="18"/>
                  <w:szCs w:val="18"/>
                </w:rPr>
                <w:t>24.01.2023</w:t>
              </w:r>
            </w:fldSimple>
          </w:p>
        </w:tc>
      </w:tr>
      <w:tr w:rsidR="008349EC" w:rsidRPr="002739BD" w:rsidTr="002739BD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</w:tcPr>
          <w:p w:rsidR="008349EC" w:rsidRPr="002739BD" w:rsidRDefault="002739BD" w:rsidP="000327F6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  <w:r w:rsidRPr="002739BD">
              <w:rPr>
                <w:sz w:val="18"/>
                <w:szCs w:val="18"/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</w:tcPr>
          <w:p w:rsidR="008349EC" w:rsidRPr="002739BD" w:rsidRDefault="008349EC" w:rsidP="000327F6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8349EC" w:rsidRPr="002739BD" w:rsidRDefault="002739BD" w:rsidP="000327F6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  <w:r w:rsidRPr="002739BD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8349EC" w:rsidRPr="002739BD" w:rsidRDefault="008349EC" w:rsidP="000327F6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  <w:bookmarkStart w:id="10" w:name="fio_users"/>
            <w:bookmarkEnd w:id="10"/>
          </w:p>
        </w:tc>
        <w:tc>
          <w:tcPr>
            <w:tcW w:w="3261" w:type="dxa"/>
            <w:tcBorders>
              <w:top w:val="single" w:sz="4" w:space="0" w:color="auto"/>
            </w:tcBorders>
          </w:tcPr>
          <w:p w:rsidR="008349EC" w:rsidRPr="002739BD" w:rsidRDefault="002739BD" w:rsidP="000327F6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  <w:r w:rsidRPr="002739BD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3" w:type="dxa"/>
          </w:tcPr>
          <w:p w:rsidR="008349EC" w:rsidRPr="002739BD" w:rsidRDefault="008349EC" w:rsidP="000327F6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:rsidR="008349EC" w:rsidRPr="002739BD" w:rsidRDefault="002739BD" w:rsidP="000327F6">
            <w:pPr>
              <w:pStyle w:val="a9"/>
              <w:rPr>
                <w:sz w:val="18"/>
                <w:szCs w:val="18"/>
                <w:vertAlign w:val="superscript"/>
              </w:rPr>
            </w:pPr>
            <w:r w:rsidRPr="002739BD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DA676F" w:rsidRPr="002739BD" w:rsidRDefault="00DA676F" w:rsidP="0092676F">
      <w:pPr>
        <w:spacing w:before="120"/>
        <w:rPr>
          <w:sz w:val="18"/>
          <w:szCs w:val="18"/>
        </w:rPr>
      </w:pPr>
    </w:p>
    <w:sectPr w:rsidR="00DA676F" w:rsidRPr="002739BD" w:rsidSect="004A5A0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134" w:right="851" w:bottom="851" w:left="85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39BD" w:rsidRDefault="002739BD" w:rsidP="00536EF2">
      <w:pPr>
        <w:pStyle w:val="a8"/>
      </w:pPr>
      <w:r>
        <w:separator/>
      </w:r>
    </w:p>
  </w:endnote>
  <w:endnote w:type="continuationSeparator" w:id="0">
    <w:p w:rsidR="002739BD" w:rsidRDefault="002739BD" w:rsidP="00536EF2">
      <w:pPr>
        <w:pStyle w:val="a8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39BD" w:rsidRDefault="002739BD">
    <w:pPr>
      <w:pStyle w:val="ac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11855"/>
      <w:gridCol w:w="418"/>
      <w:gridCol w:w="3079"/>
    </w:tblGrid>
    <w:tr w:rsidR="00536EF2" w:rsidTr="000327F6">
      <w:tc>
        <w:tcPr>
          <w:tcW w:w="11855" w:type="dxa"/>
        </w:tcPr>
        <w:p w:rsidR="00536EF2" w:rsidRPr="000327F6" w:rsidRDefault="00E13A86" w:rsidP="00536EF2">
          <w:pPr>
            <w:rPr>
              <w:sz w:val="20"/>
              <w:szCs w:val="20"/>
            </w:rPr>
          </w:pPr>
          <w:r w:rsidRPr="000327F6">
            <w:rPr>
              <w:sz w:val="20"/>
              <w:szCs w:val="20"/>
            </w:rPr>
            <w:t>Сводный протокол проведения исследований (испытаний) и измерений (оценки) тяж</w:t>
          </w:r>
          <w:r w:rsidRPr="000327F6">
            <w:rPr>
              <w:sz w:val="20"/>
              <w:szCs w:val="20"/>
            </w:rPr>
            <w:t>е</w:t>
          </w:r>
          <w:r w:rsidRPr="000327F6">
            <w:rPr>
              <w:sz w:val="20"/>
              <w:szCs w:val="20"/>
            </w:rPr>
            <w:t>сти трудового процесса</w:t>
          </w:r>
        </w:p>
      </w:tc>
      <w:tc>
        <w:tcPr>
          <w:tcW w:w="418" w:type="dxa"/>
        </w:tcPr>
        <w:p w:rsidR="00536EF2" w:rsidRPr="000327F6" w:rsidRDefault="00536EF2" w:rsidP="000327F6">
          <w:pPr>
            <w:jc w:val="center"/>
            <w:rPr>
              <w:sz w:val="20"/>
              <w:szCs w:val="20"/>
            </w:rPr>
          </w:pPr>
          <w:bookmarkStart w:id="11" w:name="kolontitul2"/>
          <w:bookmarkEnd w:id="11"/>
        </w:p>
      </w:tc>
      <w:tc>
        <w:tcPr>
          <w:tcW w:w="3079" w:type="dxa"/>
        </w:tcPr>
        <w:p w:rsidR="00536EF2" w:rsidRPr="000327F6" w:rsidRDefault="00536EF2" w:rsidP="000327F6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0327F6">
            <w:rPr>
              <w:rStyle w:val="ae"/>
              <w:sz w:val="20"/>
              <w:szCs w:val="20"/>
              <w:lang w:val="ru-RU"/>
            </w:rPr>
            <w:t xml:space="preserve">Стр. </w:t>
          </w:r>
          <w:r w:rsidRPr="000327F6">
            <w:rPr>
              <w:rStyle w:val="ae"/>
              <w:sz w:val="20"/>
              <w:szCs w:val="20"/>
              <w:lang w:val="ru-RU"/>
            </w:rPr>
            <w:fldChar w:fldCharType="begin"/>
          </w:r>
          <w:r w:rsidRPr="000327F6">
            <w:rPr>
              <w:rStyle w:val="ae"/>
              <w:sz w:val="20"/>
              <w:szCs w:val="20"/>
              <w:lang w:val="ru-RU"/>
            </w:rPr>
            <w:instrText xml:space="preserve">PAGE  </w:instrText>
          </w:r>
          <w:r w:rsidRPr="000327F6">
            <w:rPr>
              <w:rStyle w:val="ae"/>
              <w:sz w:val="20"/>
              <w:szCs w:val="20"/>
              <w:lang w:val="ru-RU"/>
            </w:rPr>
            <w:fldChar w:fldCharType="separate"/>
          </w:r>
          <w:r w:rsidR="002739BD">
            <w:rPr>
              <w:rStyle w:val="ae"/>
              <w:noProof/>
              <w:sz w:val="20"/>
              <w:szCs w:val="20"/>
              <w:lang w:val="ru-RU"/>
            </w:rPr>
            <w:t>1</w:t>
          </w:r>
          <w:r w:rsidRPr="000327F6">
            <w:rPr>
              <w:rStyle w:val="ae"/>
              <w:sz w:val="20"/>
              <w:szCs w:val="20"/>
              <w:lang w:val="ru-RU"/>
            </w:rPr>
            <w:fldChar w:fldCharType="end"/>
          </w:r>
          <w:r w:rsidRPr="000327F6">
            <w:rPr>
              <w:rStyle w:val="ae"/>
              <w:sz w:val="20"/>
              <w:szCs w:val="20"/>
              <w:lang w:val="ru-RU"/>
            </w:rPr>
            <w:t xml:space="preserve"> из </w:t>
          </w:r>
          <w:fldSimple w:instr=" SECTIONPAGES   \* MERGEFORMAT ">
            <w:r w:rsidR="002739BD" w:rsidRPr="002739BD">
              <w:rPr>
                <w:rStyle w:val="ae"/>
                <w:noProof/>
                <w:sz w:val="20"/>
                <w:lang w:val="ru-RU"/>
              </w:rPr>
              <w:t>33</w:t>
            </w:r>
          </w:fldSimple>
          <w:r w:rsidRPr="000327F6">
            <w:rPr>
              <w:rStyle w:val="ae"/>
              <w:sz w:val="20"/>
              <w:szCs w:val="20"/>
              <w:lang w:val="ru-RU"/>
            </w:rPr>
            <w:t xml:space="preserve"> </w:t>
          </w:r>
        </w:p>
      </w:tc>
    </w:tr>
  </w:tbl>
  <w:p w:rsidR="00536EF2" w:rsidRPr="00536EF2" w:rsidRDefault="00E13A86">
    <w:pPr>
      <w:pStyle w:val="ac"/>
      <w:rPr>
        <w:sz w:val="8"/>
        <w:szCs w:val="8"/>
      </w:rPr>
    </w:pPr>
    <w:r w:rsidRPr="00C85455">
      <w:rPr>
        <w:i/>
        <w:iCs/>
        <w:sz w:val="18"/>
        <w:lang w:val="ru-RU"/>
      </w:rPr>
      <w:t>Протокол измерений не может быть частично или полностью воспроизведен без письменного разр</w:t>
    </w:r>
    <w:r w:rsidRPr="00C85455">
      <w:rPr>
        <w:i/>
        <w:iCs/>
        <w:sz w:val="18"/>
        <w:lang w:val="ru-RU"/>
      </w:rPr>
      <w:t>е</w:t>
    </w:r>
    <w:r w:rsidRPr="00C85455">
      <w:rPr>
        <w:i/>
        <w:iCs/>
        <w:sz w:val="18"/>
        <w:lang w:val="ru-RU"/>
      </w:rPr>
      <w:t xml:space="preserve">шения </w:t>
    </w:r>
    <w:r w:rsidRPr="00C85455">
      <w:rPr>
        <w:bCs/>
        <w:i/>
        <w:iCs/>
        <w:sz w:val="18"/>
        <w:lang w:val="ru-RU"/>
      </w:rPr>
      <w:t>начальника</w:t>
    </w:r>
    <w:r w:rsidRPr="00C85455">
      <w:rPr>
        <w:b/>
        <w:bCs/>
        <w:i/>
        <w:iCs/>
        <w:sz w:val="18"/>
        <w:lang w:val="ru-RU"/>
      </w:rPr>
      <w:t xml:space="preserve"> </w:t>
    </w:r>
    <w:r w:rsidRPr="00C85455">
      <w:rPr>
        <w:i/>
        <w:iCs/>
        <w:sz w:val="18"/>
        <w:lang w:val="ru-RU"/>
      </w:rPr>
      <w:t>лаборатории.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39BD" w:rsidRDefault="002739BD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39BD" w:rsidRDefault="002739BD" w:rsidP="00536EF2">
      <w:pPr>
        <w:pStyle w:val="a8"/>
      </w:pPr>
      <w:r>
        <w:separator/>
      </w:r>
    </w:p>
  </w:footnote>
  <w:footnote w:type="continuationSeparator" w:id="0">
    <w:p w:rsidR="002739BD" w:rsidRDefault="002739BD" w:rsidP="00536EF2">
      <w:pPr>
        <w:pStyle w:val="a8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39BD" w:rsidRDefault="002739BD">
    <w:pPr>
      <w:pStyle w:val="ab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39BD" w:rsidRDefault="002739BD">
    <w:pPr>
      <w:pStyle w:val="ab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39BD" w:rsidRDefault="002739BD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embedSystemFonts/>
  <w:activeWritingStyle w:appName="MSWord" w:lang="ru-RU" w:vendorID="1" w:dllVersion="512" w:checkStyle="1"/>
  <w:activeWritingStyle w:appName="MSWord" w:lang="en-US" w:vendorID="8" w:dllVersion="513" w:checkStyle="1"/>
  <w:attachedTemplate r:id="rId1"/>
  <w:stylePaneFormatFilter w:val="3F01"/>
  <w:doNotTrackMoves/>
  <w:defaultTabStop w:val="720"/>
  <w:autoHyphenation/>
  <w:hyphenationZone w:val="35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att_org_adr" w:val="РОССИЯ, Новосибирская область, 630005,  г. Новосибирск, ул. Некрасова, д. 63/1, этаж 2, помещение 4;   _x000D__x000A_630001, г. Новосибирск, ул. Дуси Ковальчук, дом 1, офис 314а, Административно-бытовой корпус с пешеходной галереей и столовой"/>
    <w:docVar w:name="att_org_name" w:val="Общество с ограниченной ответственностью &quot;Служба аттестации рабочих мест&quot;"/>
    <w:docVar w:name="att_org_reg_date" w:val="08.04.2016"/>
    <w:docVar w:name="att_org_reg_num" w:val="265"/>
    <w:docVar w:name="att_zakl_sv" w:val="- для 15 рабочих мест №№ 8229.0001, 38А, 8229.0002А (38А), 8229.0005, 73, 57А, 8229.0009А (57А), 39А, 8229.0011А (39А), 61, 59А, 8229.0014А (59А), 64, 69, 74 установлен класс(подкласс) условий труда 1;_x000D_- для 8 рабочих мест №№ 44, 45, 13, 72, 2, 5, 6, 1 установлен класс(подкласс) условий труда 2;_x000D_- для 9 рабочих мест №№ 50, 55А, 8229.0008А (55А), 56, 67, 63, 41, 75, 8229.0013 установлен класс(подкласс) условий труда 3.1."/>
    <w:docVar w:name="att_zakl2_sv" w:val="- фактический уровень вредного фактора соответствует гигиеническим нормативам на рабочих местах № 8229.0001, 38А, 8229.0002А (38А), 44, 8229.0005, 73, 57А, 8229.0009А (57А), 39А, 8229.0011А (39А), 45, 61, 13, 59А, 8229.0014А (59А), 64, 69, 74, 72, 2, 5, 6, 1;_x000D_- фактический уровень вредного фактора не соответствует гигиеническим нормативам на рабочих местах № 50, 55А, 8229.0008А (55А), 56, 67, 63, 41, 75, 8229.0013."/>
    <w:docVar w:name="boss_fio" w:val="Бородин Денис Викторович"/>
    <w:docVar w:name="boss_fio2" w:val="Фамилия И.О."/>
    <w:docVar w:name="boss_state" w:val="Должность руководителя"/>
    <w:docVar w:name="ceh_info" w:val="8298. ГБУЗ «Прибайкальская ЦРБ»"/>
    <w:docVar w:name="close_doc_flag" w:val="0"/>
    <w:docVar w:name="co_classes" w:val="   "/>
    <w:docVar w:name="D_dog" w:val="26.07.2022"/>
    <w:docVar w:name="D_prikaz" w:val="25.07.2022"/>
    <w:docVar w:name="doc_type" w:val="3"/>
    <w:docVar w:name="exp_guids" w:val="B1AB66AA88CD451EAB8A224D5FC101FA@069-559-325 18"/>
    <w:docVar w:name="exp_snils" w:val="B1AB66AA88CD451EAB8A224D5FC101FA@069-559-325 18"/>
    <w:docVar w:name="fac_name2" w:val="Тяжесть"/>
    <w:docVar w:name="facid" w:val="13"/>
    <w:docVar w:name="fact_adr" w:val="   "/>
    <w:docVar w:name="fact_adr2" w:val="671260.  Республика Бурятия, Прибайкальский район, с. Турунтаево, ул. Комарова, 1 "/>
    <w:docVar w:name="fill_date" w:val="   "/>
    <w:docVar w:name="izm_date" w:val="23.01.2023"/>
    <w:docVar w:name="izm_nd_new" w:val="- перечень используемых НД;"/>
    <w:docVar w:name="list_nd_ctl" w:val="- перечень используемых НД;"/>
    <w:docVar w:name="list_nd_izm" w:val="- перечень используемых НД;"/>
    <w:docVar w:name="max_date" w:val="31.10.2022"/>
    <w:docVar w:name="min_date" w:val="31.10.2022"/>
    <w:docVar w:name="N_dog" w:val="СОУТ-7-396/22"/>
    <w:docVar w:name="N_prikaz" w:val="405-ОД"/>
    <w:docVar w:name="num_doc" w:val="   "/>
    <w:docVar w:name="org_code" w:val="8298"/>
    <w:docVar w:name="org_guid" w:val="FCB7258B0BFF4EA0961859ACE7B8E70E"/>
    <w:docVar w:name="org_id" w:val="51"/>
    <w:docVar w:name="org_member_fio" w:val=" "/>
    <w:docVar w:name="org_member_state" w:val=" "/>
    <w:docVar w:name="pers_guids" w:val="9D0D68A3599B445BAF46300586EDCB31@-"/>
    <w:docVar w:name="pers_snils" w:val="9D0D68A3599B445BAF46300586EDCB31@-"/>
    <w:docVar w:name="podr_id" w:val="org_51"/>
    <w:docVar w:name="query_date" w:val=" "/>
    <w:docVar w:name="raschet" w:val="   "/>
    <w:docVar w:name="rbtd_adr" w:val="671260.  Республика Бурятия, Прибайкальский район, с. Турунтаево, ул. Комарова, 1 "/>
    <w:docVar w:name="rbtd_adr1" w:val="671260.  Республика Бурятия, Прибайкальский район, с. Турунтаево, ул. Комарова, 1"/>
    <w:docVar w:name="rbtd_adr2" w:val=" "/>
    <w:docVar w:name="rbtd_contacts" w:val="crbprb@mail.ru; ; "/>
    <w:docVar w:name="rbtd_email" w:val="crbprb@mail.ru"/>
    <w:docVar w:name="rbtd_fax" w:val=" "/>
    <w:docVar w:name="rbtd_inn" w:val="0316002163"/>
    <w:docVar w:name="rbtd_kpp" w:val="031601001"/>
    <w:docVar w:name="rbtd_name" w:val="Государственное бюджетное учреждение министерства здравоохранения Республика Бурятия &quot; ГБУЗ Прибайкальская Центральная районная больница&quot; "/>
    <w:docVar w:name="rbtd_ogrn" w:val="1020300780532"/>
    <w:docVar w:name="rbtd_okato" w:val="81642488101"/>
    <w:docVar w:name="rbtd_okogu" w:val="2300229"/>
    <w:docVar w:name="rbtd_okpo" w:val="01953535"/>
    <w:docVar w:name="rbtd_okved" w:val="86.10"/>
    <w:docVar w:name="rbtd_phone" w:val=" "/>
    <w:docVar w:name="rbtd_sout_id" w:val="578337"/>
    <w:docVar w:name="si_guids" w:val="40F8EE55351743AAA23A64BFB685F9F3@3105@07.04.2022@06.04.2023~3BE14EC1928C40089A2B64A3CA4D3E73@4569@15.04.2022@14.04.2023~B376A93060D34DED9C69A89709F77EDF@275@11.10.2022@10.10.2023~5EE8E85F17A6474995B3B8384B70914A@7326@11.03.2022@10.03.2023"/>
    <w:docVar w:name="sign_date" w:val="   "/>
    <w:docVar w:name="sv_docs" w:val="2"/>
    <w:docVar w:name="template" w:val="sv_prot2.dot"/>
    <w:docVar w:name="test_date" w:val="   "/>
    <w:docVar w:name="type" w:val="1"/>
    <w:docVar w:name="version" w:val="51"/>
  </w:docVars>
  <w:rsids>
    <w:rsid w:val="000327F6"/>
    <w:rsid w:val="00066CCC"/>
    <w:rsid w:val="00085E0A"/>
    <w:rsid w:val="000A1ECD"/>
    <w:rsid w:val="000F712C"/>
    <w:rsid w:val="001A3AC6"/>
    <w:rsid w:val="001D51DA"/>
    <w:rsid w:val="00250F38"/>
    <w:rsid w:val="002739BD"/>
    <w:rsid w:val="002A5F03"/>
    <w:rsid w:val="002F399D"/>
    <w:rsid w:val="00322F53"/>
    <w:rsid w:val="003D2BEE"/>
    <w:rsid w:val="004017DE"/>
    <w:rsid w:val="00473628"/>
    <w:rsid w:val="004A5A0C"/>
    <w:rsid w:val="004D2E19"/>
    <w:rsid w:val="004F10DC"/>
    <w:rsid w:val="00510F6E"/>
    <w:rsid w:val="00536EF2"/>
    <w:rsid w:val="005F3CED"/>
    <w:rsid w:val="00602E64"/>
    <w:rsid w:val="006174CD"/>
    <w:rsid w:val="006523AF"/>
    <w:rsid w:val="00663B4C"/>
    <w:rsid w:val="006F2DA3"/>
    <w:rsid w:val="00832901"/>
    <w:rsid w:val="008349EC"/>
    <w:rsid w:val="008717B5"/>
    <w:rsid w:val="009203E4"/>
    <w:rsid w:val="0092676F"/>
    <w:rsid w:val="00944930"/>
    <w:rsid w:val="009B3A03"/>
    <w:rsid w:val="00AC50FB"/>
    <w:rsid w:val="00AD290F"/>
    <w:rsid w:val="00AE63C4"/>
    <w:rsid w:val="00B1739E"/>
    <w:rsid w:val="00B60900"/>
    <w:rsid w:val="00B70FA8"/>
    <w:rsid w:val="00B7383C"/>
    <w:rsid w:val="00B81FF1"/>
    <w:rsid w:val="00BB7CA2"/>
    <w:rsid w:val="00BD071D"/>
    <w:rsid w:val="00CD2E4D"/>
    <w:rsid w:val="00D26AA3"/>
    <w:rsid w:val="00D93EA3"/>
    <w:rsid w:val="00DA676F"/>
    <w:rsid w:val="00DD6BA5"/>
    <w:rsid w:val="00DE4519"/>
    <w:rsid w:val="00E13A86"/>
    <w:rsid w:val="00E27C3A"/>
    <w:rsid w:val="00E5397E"/>
    <w:rsid w:val="00EB0633"/>
    <w:rsid w:val="00F80B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  <w:lang w:eastAsia="zh-TW"/>
    </w:rPr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sz w:val="28"/>
      <w:szCs w:val="2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</w:style>
  <w:style w:type="paragraph" w:customStyle="1" w:styleId="10">
    <w:name w:val="заголовок 1"/>
    <w:basedOn w:val="a"/>
    <w:next w:val="a"/>
    <w:pPr>
      <w:keepNext/>
      <w:widowControl w:val="0"/>
    </w:pPr>
    <w:rPr>
      <w:b/>
      <w:bCs/>
      <w:sz w:val="22"/>
      <w:szCs w:val="22"/>
    </w:rPr>
  </w:style>
  <w:style w:type="paragraph" w:styleId="a3">
    <w:name w:val="Title"/>
    <w:basedOn w:val="a"/>
    <w:qFormat/>
    <w:pPr>
      <w:widowControl w:val="0"/>
      <w:jc w:val="center"/>
    </w:pPr>
    <w:rPr>
      <w:b/>
      <w:bCs/>
      <w:sz w:val="28"/>
      <w:szCs w:val="28"/>
    </w:rPr>
  </w:style>
  <w:style w:type="paragraph" w:styleId="a4">
    <w:name w:val="Body Text"/>
    <w:basedOn w:val="a"/>
    <w:pPr>
      <w:widowControl w:val="0"/>
      <w:jc w:val="both"/>
    </w:pPr>
    <w:rPr>
      <w:sz w:val="20"/>
      <w:szCs w:val="20"/>
    </w:rPr>
  </w:style>
  <w:style w:type="paragraph" w:customStyle="1" w:styleId="a5">
    <w:name w:val="Обычный(центр)"/>
    <w:basedOn w:val="a"/>
    <w:pPr>
      <w:jc w:val="center"/>
    </w:pPr>
    <w:rPr>
      <w:b/>
      <w:bCs/>
    </w:rPr>
  </w:style>
  <w:style w:type="table" w:styleId="a6">
    <w:name w:val="Table Grid"/>
    <w:basedOn w:val="a1"/>
    <w:rsid w:val="0083290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Раздел"/>
    <w:basedOn w:val="a"/>
    <w:link w:val="a8"/>
    <w:rsid w:val="004017DE"/>
    <w:pPr>
      <w:spacing w:before="60"/>
    </w:pPr>
    <w:rPr>
      <w:b/>
      <w:color w:val="000000"/>
      <w:lang w:eastAsia="ru-RU"/>
    </w:rPr>
  </w:style>
  <w:style w:type="character" w:customStyle="1" w:styleId="a8">
    <w:name w:val="Раздел Знак"/>
    <w:basedOn w:val="a0"/>
    <w:link w:val="a7"/>
    <w:rsid w:val="004017DE"/>
    <w:rPr>
      <w:b/>
      <w:color w:val="000000"/>
      <w:sz w:val="24"/>
      <w:szCs w:val="24"/>
      <w:lang w:val="ru-RU" w:eastAsia="ru-RU" w:bidi="ar-SA"/>
    </w:rPr>
  </w:style>
  <w:style w:type="paragraph" w:customStyle="1" w:styleId="a9">
    <w:name w:val="Табличный"/>
    <w:basedOn w:val="a"/>
    <w:rsid w:val="004017DE"/>
    <w:pPr>
      <w:jc w:val="center"/>
    </w:pPr>
    <w:rPr>
      <w:sz w:val="20"/>
      <w:szCs w:val="20"/>
      <w:lang w:eastAsia="ru-RU"/>
    </w:rPr>
  </w:style>
  <w:style w:type="character" w:customStyle="1" w:styleId="aa">
    <w:name w:val="Поле"/>
    <w:basedOn w:val="a0"/>
    <w:rsid w:val="004017DE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536EF2"/>
    <w:pPr>
      <w:tabs>
        <w:tab w:val="center" w:pos="4677"/>
        <w:tab w:val="right" w:pos="9355"/>
      </w:tabs>
    </w:pPr>
  </w:style>
  <w:style w:type="paragraph" w:styleId="ac">
    <w:name w:val="footer"/>
    <w:basedOn w:val="a"/>
    <w:link w:val="ad"/>
    <w:rsid w:val="00536EF2"/>
    <w:pPr>
      <w:tabs>
        <w:tab w:val="center" w:pos="4677"/>
        <w:tab w:val="right" w:pos="9355"/>
      </w:tabs>
    </w:pPr>
    <w:rPr>
      <w:lang/>
    </w:rPr>
  </w:style>
  <w:style w:type="character" w:styleId="ae">
    <w:name w:val="page number"/>
    <w:basedOn w:val="a0"/>
    <w:rsid w:val="00536EF2"/>
  </w:style>
  <w:style w:type="paragraph" w:customStyle="1" w:styleId="af">
    <w:name w:val="Подписи"/>
    <w:basedOn w:val="a"/>
    <w:rsid w:val="00DD6BA5"/>
    <w:pPr>
      <w:jc w:val="center"/>
    </w:pPr>
    <w:rPr>
      <w:szCs w:val="20"/>
      <w:lang w:eastAsia="ru-RU"/>
    </w:rPr>
  </w:style>
  <w:style w:type="character" w:customStyle="1" w:styleId="ad">
    <w:name w:val="Нижний колонтитул Знак"/>
    <w:link w:val="ac"/>
    <w:rsid w:val="00E13A86"/>
    <w:rPr>
      <w:sz w:val="24"/>
      <w:szCs w:val="24"/>
      <w:lang w:eastAsia="zh-TW"/>
    </w:rPr>
  </w:style>
  <w:style w:type="paragraph" w:styleId="af0">
    <w:name w:val="Normal (Web)"/>
    <w:basedOn w:val="a"/>
    <w:uiPriority w:val="99"/>
    <w:unhideWhenUsed/>
    <w:rsid w:val="002739BD"/>
    <w:pPr>
      <w:spacing w:before="100" w:beforeAutospacing="1" w:after="100" w:afterAutospacing="1"/>
    </w:pPr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400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3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v_prot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sv_prot2</Template>
  <TotalTime>1</TotalTime>
  <Pages>33</Pages>
  <Words>10919</Words>
  <Characters>62239</Characters>
  <Application>Microsoft Office Word</Application>
  <DocSecurity>0</DocSecurity>
  <Lines>518</Lines>
  <Paragraphs>146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Тяжесть</vt:lpstr>
    </vt:vector>
  </TitlesOfParts>
  <Company>att-support.ru</Company>
  <LinksUpToDate>false</LinksUpToDate>
  <CharactersWithSpaces>73012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Тяжесть</dc:title>
  <dc:subject/>
  <dc:creator>att-support.ru</dc:creator>
  <cp:keywords/>
  <dc:description/>
  <cp:lastModifiedBy>o.yagovceva</cp:lastModifiedBy>
  <cp:revision>1</cp:revision>
  <dcterms:created xsi:type="dcterms:W3CDTF">2023-01-29T04:01:00Z</dcterms:created>
  <dcterms:modified xsi:type="dcterms:W3CDTF">2023-01-29T04:02:00Z</dcterms:modified>
</cp:coreProperties>
</file>