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C62EA7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EA7" w:rsidRPr="00C62EA7" w:rsidRDefault="00C62EA7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C62EA7" w:rsidRDefault="00C62EA7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C62EA7">
              <w:rPr>
                <w:color w:val="000000"/>
                <w:sz w:val="18"/>
                <w:szCs w:val="18"/>
              </w:rPr>
              <w:t>о</w:t>
            </w:r>
            <w:r w:rsidRPr="00C62EA7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C62EA7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62EA7">
              <w:rPr>
                <w:color w:val="000000"/>
                <w:sz w:val="18"/>
                <w:szCs w:val="18"/>
              </w:rPr>
              <w:t xml:space="preserve"> </w:t>
            </w:r>
            <w:r w:rsidRPr="00C62EA7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62EA7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62EA7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C62EA7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62EA7">
              <w:rPr>
                <w:color w:val="000000"/>
                <w:sz w:val="18"/>
                <w:szCs w:val="18"/>
              </w:rPr>
              <w:t>к</w:t>
            </w:r>
            <w:r w:rsidRPr="00C62EA7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C62EA7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C62EA7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C62EA7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62EA7" w:rsidRDefault="00C62EA7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C62EA7" w:rsidRDefault="004017DE" w:rsidP="004017DE">
      <w:pPr>
        <w:pStyle w:val="1"/>
        <w:rPr>
          <w:sz w:val="18"/>
          <w:szCs w:val="18"/>
        </w:rPr>
      </w:pPr>
    </w:p>
    <w:p w:rsidR="00DA676F" w:rsidRPr="00C62EA7" w:rsidRDefault="00DE4519">
      <w:pPr>
        <w:jc w:val="center"/>
        <w:rPr>
          <w:b/>
          <w:sz w:val="18"/>
          <w:szCs w:val="18"/>
        </w:rPr>
      </w:pPr>
      <w:r w:rsidRPr="00C62EA7">
        <w:rPr>
          <w:b/>
          <w:sz w:val="18"/>
          <w:szCs w:val="18"/>
        </w:rPr>
        <w:t xml:space="preserve">СВОДНЫЙ </w:t>
      </w:r>
      <w:r w:rsidR="00DA676F" w:rsidRPr="00C62EA7">
        <w:rPr>
          <w:b/>
          <w:sz w:val="18"/>
          <w:szCs w:val="18"/>
        </w:rPr>
        <w:t>ПРОТОКОЛ</w:t>
      </w:r>
      <w:r w:rsidRPr="00C62EA7">
        <w:rPr>
          <w:b/>
          <w:sz w:val="18"/>
          <w:szCs w:val="18"/>
        </w:rPr>
        <w:br/>
      </w:r>
      <w:r w:rsidR="004017DE" w:rsidRPr="00C62EA7">
        <w:rPr>
          <w:b/>
          <w:sz w:val="18"/>
          <w:szCs w:val="18"/>
        </w:rPr>
        <w:t>проведения</w:t>
      </w:r>
      <w:r w:rsidR="005C3124" w:rsidRPr="00C62EA7">
        <w:rPr>
          <w:b/>
          <w:sz w:val="18"/>
          <w:szCs w:val="18"/>
        </w:rPr>
        <w:t xml:space="preserve"> </w:t>
      </w:r>
      <w:r w:rsidR="004017DE" w:rsidRPr="00C62EA7">
        <w:rPr>
          <w:b/>
          <w:sz w:val="18"/>
          <w:szCs w:val="18"/>
        </w:rPr>
        <w:t>измерений</w:t>
      </w:r>
      <w:r w:rsidR="005C3124" w:rsidRPr="00C62EA7">
        <w:rPr>
          <w:b/>
          <w:sz w:val="18"/>
          <w:szCs w:val="18"/>
        </w:rPr>
        <w:t xml:space="preserve"> (оценки)</w:t>
      </w:r>
      <w:r w:rsidR="004017DE" w:rsidRPr="00C62EA7">
        <w:rPr>
          <w:b/>
          <w:sz w:val="18"/>
          <w:szCs w:val="18"/>
        </w:rPr>
        <w:t xml:space="preserve"> </w:t>
      </w:r>
      <w:r w:rsidR="00A91D76" w:rsidRPr="00C62EA7">
        <w:rPr>
          <w:b/>
          <w:sz w:val="18"/>
          <w:szCs w:val="18"/>
        </w:rPr>
        <w:t>локальной</w:t>
      </w:r>
      <w:r w:rsidR="00DF6D94" w:rsidRPr="00C62EA7">
        <w:rPr>
          <w:b/>
          <w:sz w:val="18"/>
          <w:szCs w:val="18"/>
        </w:rPr>
        <w:t xml:space="preserve"> вибрации</w:t>
      </w:r>
      <w:r w:rsidR="00DA676F" w:rsidRPr="00C62EA7">
        <w:rPr>
          <w:b/>
          <w:sz w:val="18"/>
          <w:szCs w:val="18"/>
        </w:rPr>
        <w:t xml:space="preserve"> 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5C3124" w:rsidRPr="00C62EA7" w:rsidTr="00F021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124" w:rsidRPr="00C62EA7" w:rsidRDefault="005C3124" w:rsidP="00F021B5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C3124" w:rsidRPr="00C62EA7" w:rsidRDefault="00C62EA7" w:rsidP="00F021B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C62EA7">
              <w:rPr>
                <w:bCs/>
                <w:color w:val="000000"/>
                <w:sz w:val="18"/>
                <w:szCs w:val="18"/>
              </w:rPr>
              <w:t>8345 - ВЛ</w:t>
            </w:r>
          </w:p>
        </w:tc>
        <w:tc>
          <w:tcPr>
            <w:tcW w:w="195" w:type="dxa"/>
            <w:vAlign w:val="bottom"/>
          </w:tcPr>
          <w:p w:rsidR="005C3124" w:rsidRPr="00C62EA7" w:rsidRDefault="005C3124" w:rsidP="00F021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3124" w:rsidRPr="00C62EA7" w:rsidRDefault="005C3124" w:rsidP="00F021B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C62EA7" w:rsidRPr="00C62EA7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5C3124" w:rsidRPr="00C62EA7" w:rsidTr="00F021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124" w:rsidRPr="00C62EA7" w:rsidRDefault="005C3124" w:rsidP="00F021B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C3124" w:rsidRPr="00C62EA7" w:rsidRDefault="005C3124" w:rsidP="00F021B5">
            <w:pPr>
              <w:pStyle w:val="af"/>
              <w:rPr>
                <w:bCs/>
                <w:sz w:val="18"/>
                <w:szCs w:val="18"/>
              </w:rPr>
            </w:pPr>
            <w:r w:rsidRPr="00C62EA7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C3124" w:rsidRPr="00C62EA7" w:rsidRDefault="005C3124" w:rsidP="00F021B5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124" w:rsidRPr="00C62EA7" w:rsidRDefault="005C3124" w:rsidP="00F021B5">
            <w:pPr>
              <w:pStyle w:val="af"/>
              <w:rPr>
                <w:bCs/>
                <w:sz w:val="18"/>
                <w:szCs w:val="18"/>
              </w:rPr>
            </w:pPr>
            <w:r w:rsidRPr="00C62EA7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C3124" w:rsidRPr="00C62EA7" w:rsidRDefault="005C3124">
      <w:pPr>
        <w:jc w:val="center"/>
        <w:rPr>
          <w:b/>
          <w:sz w:val="18"/>
          <w:szCs w:val="18"/>
        </w:rPr>
      </w:pPr>
    </w:p>
    <w:p w:rsidR="00DA676F" w:rsidRPr="00C62EA7" w:rsidRDefault="00DA676F">
      <w:pPr>
        <w:jc w:val="center"/>
        <w:rPr>
          <w:sz w:val="18"/>
          <w:szCs w:val="18"/>
        </w:rPr>
      </w:pPr>
      <w:r w:rsidRPr="00C62EA7">
        <w:rPr>
          <w:sz w:val="18"/>
          <w:szCs w:val="18"/>
        </w:rPr>
        <w:t> </w:t>
      </w:r>
    </w:p>
    <w:p w:rsidR="004017DE" w:rsidRPr="00C62EA7" w:rsidRDefault="004017DE" w:rsidP="004017DE">
      <w:pPr>
        <w:pStyle w:val="a7"/>
        <w:rPr>
          <w:sz w:val="18"/>
          <w:szCs w:val="18"/>
        </w:rPr>
      </w:pPr>
      <w:r w:rsidRPr="00C62EA7">
        <w:rPr>
          <w:sz w:val="18"/>
          <w:szCs w:val="18"/>
        </w:rPr>
        <w:t>1. Сведения о работодателе:</w:t>
      </w:r>
    </w:p>
    <w:p w:rsidR="004017DE" w:rsidRPr="00C62EA7" w:rsidRDefault="005C3124" w:rsidP="004017DE">
      <w:pPr>
        <w:rPr>
          <w:sz w:val="18"/>
          <w:szCs w:val="18"/>
        </w:rPr>
      </w:pPr>
      <w:r w:rsidRPr="00C62EA7">
        <w:rPr>
          <w:sz w:val="18"/>
          <w:szCs w:val="18"/>
        </w:rPr>
        <w:t>1</w:t>
      </w:r>
      <w:r w:rsidR="004017DE" w:rsidRPr="00C62EA7">
        <w:rPr>
          <w:sz w:val="18"/>
          <w:szCs w:val="18"/>
        </w:rPr>
        <w:t>.1. Наименование работодателя:</w:t>
      </w:r>
      <w:r w:rsidR="004017DE" w:rsidRPr="00C62EA7">
        <w:rPr>
          <w:rStyle w:val="aa"/>
          <w:sz w:val="18"/>
          <w:szCs w:val="18"/>
        </w:rPr>
        <w:t xml:space="preserve"> </w:t>
      </w:r>
      <w:fldSimple w:instr=" DOCVARIABLE rbtd_name \* MERGEFORMAT ">
        <w:r w:rsidR="00C62EA7" w:rsidRPr="00C62EA7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C62EA7" w:rsidRPr="00C62EA7">
          <w:rPr>
            <w:rStyle w:val="aa"/>
            <w:sz w:val="18"/>
            <w:szCs w:val="18"/>
          </w:rPr>
          <w:t>о</w:t>
        </w:r>
        <w:r w:rsidR="00C62EA7" w:rsidRPr="00C62EA7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C62EA7">
        <w:rPr>
          <w:rStyle w:val="aa"/>
          <w:sz w:val="18"/>
          <w:szCs w:val="18"/>
        </w:rPr>
        <w:t> </w:t>
      </w:r>
    </w:p>
    <w:p w:rsidR="004017DE" w:rsidRPr="00C62EA7" w:rsidRDefault="005C3124" w:rsidP="004017DE">
      <w:pPr>
        <w:rPr>
          <w:sz w:val="18"/>
          <w:szCs w:val="18"/>
        </w:rPr>
      </w:pPr>
      <w:r w:rsidRPr="00C62EA7">
        <w:rPr>
          <w:sz w:val="18"/>
          <w:szCs w:val="18"/>
        </w:rPr>
        <w:t>1</w:t>
      </w:r>
      <w:r w:rsidR="004017DE" w:rsidRPr="00C62EA7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C62EA7">
        <w:rPr>
          <w:rStyle w:val="aa"/>
          <w:sz w:val="18"/>
          <w:szCs w:val="18"/>
        </w:rPr>
        <w:t xml:space="preserve"> </w:t>
      </w:r>
      <w:fldSimple w:instr=" DOCVARIABLE rbtd_adr \* MERGEFORMAT ">
        <w:r w:rsidR="00C62EA7" w:rsidRPr="00C62EA7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C62EA7">
        <w:rPr>
          <w:rStyle w:val="aa"/>
          <w:sz w:val="18"/>
          <w:szCs w:val="18"/>
        </w:rPr>
        <w:t> </w:t>
      </w:r>
    </w:p>
    <w:p w:rsidR="005C3124" w:rsidRPr="00C62EA7" w:rsidRDefault="005C3124" w:rsidP="005C3124">
      <w:pPr>
        <w:pStyle w:val="a7"/>
        <w:rPr>
          <w:sz w:val="18"/>
          <w:szCs w:val="18"/>
        </w:rPr>
      </w:pPr>
      <w:r w:rsidRPr="00C62EA7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5C3124" w:rsidRPr="00C62EA7" w:rsidTr="00F021B5">
        <w:trPr>
          <w:jc w:val="center"/>
        </w:trPr>
        <w:tc>
          <w:tcPr>
            <w:tcW w:w="4483" w:type="dxa"/>
            <w:vAlign w:val="center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C62EA7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C62EA7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C62EA7">
              <w:rPr>
                <w:sz w:val="18"/>
                <w:szCs w:val="18"/>
              </w:rPr>
              <w:t>№ свидетельс</w:t>
            </w:r>
            <w:r w:rsidRPr="00C62EA7">
              <w:rPr>
                <w:sz w:val="18"/>
                <w:szCs w:val="18"/>
              </w:rPr>
              <w:t>т</w:t>
            </w:r>
            <w:r w:rsidRPr="00C62EA7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C62EA7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C62EA7">
              <w:rPr>
                <w:sz w:val="18"/>
                <w:szCs w:val="18"/>
              </w:rPr>
              <w:t>Погрешность измерения</w:t>
            </w:r>
          </w:p>
        </w:tc>
      </w:tr>
      <w:tr w:rsidR="00C62EA7" w:rsidRPr="00C62EA7" w:rsidTr="00F021B5">
        <w:trPr>
          <w:jc w:val="center"/>
        </w:trPr>
        <w:tc>
          <w:tcPr>
            <w:tcW w:w="4483" w:type="dxa"/>
            <w:vAlign w:val="center"/>
          </w:tcPr>
          <w:p w:rsidR="00C62EA7" w:rsidRPr="00C62EA7" w:rsidRDefault="00C62EA7" w:rsidP="00C62EA7">
            <w:pPr>
              <w:pStyle w:val="a9"/>
              <w:jc w:val="left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Шумомер-виброметр, анализатор спектра ЭКОФИЗ</w:t>
            </w:r>
            <w:r w:rsidRPr="00C62EA7">
              <w:rPr>
                <w:sz w:val="18"/>
                <w:szCs w:val="18"/>
              </w:rPr>
              <w:t>И</w:t>
            </w:r>
            <w:r w:rsidRPr="00C62EA7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C62EA7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C62EA7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C62EA7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C62EA7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Шум, Инфр</w:t>
            </w:r>
            <w:r w:rsidRPr="00C62EA7">
              <w:rPr>
                <w:sz w:val="18"/>
                <w:szCs w:val="18"/>
              </w:rPr>
              <w:t>а</w:t>
            </w:r>
            <w:r w:rsidRPr="00C62EA7">
              <w:rPr>
                <w:sz w:val="18"/>
                <w:szCs w:val="18"/>
              </w:rPr>
              <w:t>звук, Ультр</w:t>
            </w:r>
            <w:r w:rsidRPr="00C62EA7">
              <w:rPr>
                <w:sz w:val="18"/>
                <w:szCs w:val="18"/>
              </w:rPr>
              <w:t>а</w:t>
            </w:r>
            <w:r w:rsidRPr="00C62EA7">
              <w:rPr>
                <w:sz w:val="18"/>
                <w:szCs w:val="18"/>
              </w:rPr>
              <w:t>звук  ±0,7 дБ; Вибрация ±0,3 дБ</w:t>
            </w:r>
          </w:p>
        </w:tc>
      </w:tr>
    </w:tbl>
    <w:p w:rsidR="005C3124" w:rsidRPr="00C62EA7" w:rsidRDefault="005C3124" w:rsidP="005C3124">
      <w:pPr>
        <w:pStyle w:val="a7"/>
        <w:rPr>
          <w:sz w:val="18"/>
          <w:szCs w:val="18"/>
        </w:rPr>
      </w:pPr>
      <w:r w:rsidRPr="00C62EA7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5C3124" w:rsidRPr="00C62EA7" w:rsidTr="00C62EA7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5C3124" w:rsidRPr="00C62EA7" w:rsidRDefault="005C3124" w:rsidP="00F021B5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5C3124" w:rsidRPr="00C62EA7" w:rsidRDefault="005C3124" w:rsidP="00F021B5">
            <w:pPr>
              <w:jc w:val="center"/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C62EA7" w:rsidRPr="00C62EA7" w:rsidTr="00C62EA7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62EA7" w:rsidRPr="00C62EA7" w:rsidRDefault="00C62EA7" w:rsidP="00C62EA7">
            <w:pPr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C62EA7" w:rsidRPr="00C62EA7" w:rsidRDefault="00C62EA7" w:rsidP="00C62EA7">
            <w:pPr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C62EA7">
              <w:rPr>
                <w:color w:val="000000"/>
                <w:sz w:val="18"/>
                <w:szCs w:val="18"/>
              </w:rPr>
              <w:t>о</w:t>
            </w:r>
            <w:r w:rsidRPr="00C62EA7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C62EA7" w:rsidRPr="00C62EA7" w:rsidTr="00C62EA7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62EA7" w:rsidRPr="00C62EA7" w:rsidRDefault="00C62EA7" w:rsidP="00C62EA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C62EA7" w:rsidRPr="00C62EA7" w:rsidRDefault="00C62EA7" w:rsidP="00C62EA7">
            <w:pPr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Шумомер-виброметр, анализатор спектра Экофизика -110А  Руководство по эксплуатации ПКДУ.411000.001.02 РЭ</w:t>
            </w:r>
          </w:p>
        </w:tc>
      </w:tr>
      <w:tr w:rsidR="00C62EA7" w:rsidRPr="00C62EA7" w:rsidTr="00C62EA7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2EA7" w:rsidRPr="00C62EA7" w:rsidRDefault="00C62EA7" w:rsidP="00C62EA7">
            <w:pPr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C62EA7" w:rsidRPr="00C62EA7" w:rsidRDefault="00C62EA7" w:rsidP="00C62EA7">
            <w:pPr>
              <w:rPr>
                <w:color w:val="000000"/>
                <w:sz w:val="18"/>
                <w:szCs w:val="18"/>
              </w:rPr>
            </w:pPr>
            <w:r w:rsidRPr="00C62EA7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C62EA7">
              <w:rPr>
                <w:color w:val="000000"/>
                <w:sz w:val="18"/>
                <w:szCs w:val="18"/>
              </w:rPr>
              <w:t>е</w:t>
            </w:r>
            <w:r w:rsidRPr="00C62EA7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C62EA7">
              <w:rPr>
                <w:color w:val="000000"/>
                <w:sz w:val="18"/>
                <w:szCs w:val="18"/>
              </w:rPr>
              <w:t>е</w:t>
            </w:r>
            <w:r w:rsidRPr="00C62EA7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C62EA7" w:rsidRPr="00C62EA7" w:rsidRDefault="006900BA" w:rsidP="00C62EA7">
      <w:pPr>
        <w:ind w:left="284" w:hanging="284"/>
        <w:rPr>
          <w:sz w:val="18"/>
          <w:szCs w:val="18"/>
          <w:lang w:eastAsia="ru-RU"/>
        </w:rPr>
      </w:pPr>
      <w:r w:rsidRPr="00C62EA7">
        <w:rPr>
          <w:b/>
          <w:sz w:val="18"/>
          <w:szCs w:val="18"/>
        </w:rPr>
        <w:t>4.</w:t>
      </w:r>
      <w:r w:rsidRPr="00C62EA7">
        <w:rPr>
          <w:sz w:val="18"/>
          <w:szCs w:val="18"/>
        </w:rPr>
        <w:t xml:space="preserve"> </w:t>
      </w:r>
      <w:r w:rsidRPr="00C62EA7">
        <w:rPr>
          <w:b/>
          <w:sz w:val="18"/>
          <w:szCs w:val="18"/>
        </w:rPr>
        <w:t>Фактические и нормативные знач</w:t>
      </w:r>
      <w:r w:rsidRPr="00C62EA7">
        <w:rPr>
          <w:b/>
          <w:sz w:val="18"/>
          <w:szCs w:val="18"/>
        </w:rPr>
        <w:t>е</w:t>
      </w:r>
      <w:r w:rsidRPr="00C62EA7">
        <w:rPr>
          <w:b/>
          <w:sz w:val="18"/>
          <w:szCs w:val="18"/>
        </w:rPr>
        <w:t>ния измеряемых параметров</w:t>
      </w:r>
      <w:r w:rsidR="00DF6D94" w:rsidRPr="00C62EA7">
        <w:rPr>
          <w:b/>
          <w:sz w:val="18"/>
          <w:szCs w:val="18"/>
        </w:rPr>
        <w:t xml:space="preserve"> </w:t>
      </w:r>
      <w:r w:rsidR="0063366B" w:rsidRPr="00C62EA7">
        <w:rPr>
          <w:b/>
          <w:sz w:val="18"/>
          <w:szCs w:val="18"/>
        </w:rPr>
        <w:t>локальной</w:t>
      </w:r>
      <w:r w:rsidR="00DF6D94" w:rsidRPr="00C62EA7">
        <w:rPr>
          <w:b/>
          <w:sz w:val="18"/>
          <w:szCs w:val="18"/>
        </w:rPr>
        <w:t xml:space="preserve"> вибрации</w:t>
      </w:r>
      <w:r w:rsidRPr="00C62EA7">
        <w:rPr>
          <w:b/>
          <w:sz w:val="18"/>
          <w:szCs w:val="18"/>
        </w:rPr>
        <w:t>:</w:t>
      </w:r>
      <w:bookmarkStart w:id="9" w:name="sv_table"/>
      <w:bookmarkEnd w:id="9"/>
      <w:r w:rsidR="00C62EA7" w:rsidRPr="00C62EA7">
        <w:rPr>
          <w:sz w:val="18"/>
          <w:szCs w:val="18"/>
          <w:u w:val="single"/>
        </w:rPr>
        <w:fldChar w:fldCharType="begin"/>
      </w:r>
      <w:r w:rsidR="00C62EA7" w:rsidRPr="00C62EA7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(x86)\\Аттестация-5.1\\xsl\\sv_prot\\factor08.xsl"  \* MERGEFORMAT </w:instrText>
      </w:r>
      <w:r w:rsidR="00C62EA7" w:rsidRPr="00C62EA7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C62EA7" w:rsidRPr="00C62EA7" w:rsidTr="00C62EA7">
        <w:trPr>
          <w:divId w:val="176583243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Наименование рабочего места, рабочей з</w:t>
            </w:r>
            <w:r w:rsidRPr="00C62EA7">
              <w:rPr>
                <w:sz w:val="18"/>
                <w:szCs w:val="18"/>
              </w:rPr>
              <w:t>о</w:t>
            </w:r>
            <w:r w:rsidRPr="00C62EA7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Дата оце</w:t>
            </w:r>
            <w:r w:rsidRPr="00C62EA7">
              <w:rPr>
                <w:sz w:val="18"/>
                <w:szCs w:val="18"/>
              </w:rPr>
              <w:t>н</w:t>
            </w:r>
            <w:r w:rsidRPr="00C62EA7">
              <w:rPr>
                <w:sz w:val="18"/>
                <w:szCs w:val="18"/>
              </w:rPr>
              <w:t>ки (измер</w:t>
            </w:r>
            <w:r w:rsidRPr="00C62EA7">
              <w:rPr>
                <w:sz w:val="18"/>
                <w:szCs w:val="18"/>
              </w:rPr>
              <w:t>е</w:t>
            </w:r>
            <w:r w:rsidRPr="00C62EA7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Факт. ур</w:t>
            </w:r>
            <w:r w:rsidRPr="00C62EA7">
              <w:rPr>
                <w:sz w:val="18"/>
                <w:szCs w:val="18"/>
              </w:rPr>
              <w:t>о</w:t>
            </w:r>
            <w:r w:rsidRPr="00C62EA7">
              <w:rPr>
                <w:sz w:val="18"/>
                <w:szCs w:val="18"/>
              </w:rPr>
              <w:t>вень,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Класс усл</w:t>
            </w:r>
            <w:r w:rsidRPr="00C62EA7">
              <w:rPr>
                <w:sz w:val="18"/>
                <w:szCs w:val="18"/>
              </w:rPr>
              <w:t>о</w:t>
            </w:r>
            <w:r w:rsidRPr="00C62EA7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Время во</w:t>
            </w:r>
            <w:r w:rsidRPr="00C62EA7">
              <w:rPr>
                <w:sz w:val="18"/>
                <w:szCs w:val="18"/>
              </w:rPr>
              <w:t>з</w:t>
            </w:r>
            <w:r w:rsidRPr="00C62EA7">
              <w:rPr>
                <w:sz w:val="18"/>
                <w:szCs w:val="18"/>
              </w:rPr>
              <w:t>действия, %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Отсутствует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  <w:r w:rsidRPr="00C62EA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i/>
                <w:iCs/>
                <w:sz w:val="18"/>
                <w:szCs w:val="18"/>
              </w:rPr>
            </w:pPr>
            <w:r w:rsidRPr="00C62EA7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  <w:tr w:rsidR="00C62EA7" w:rsidRPr="00C62EA7" w:rsidTr="00C62EA7">
        <w:trPr>
          <w:divId w:val="17658324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EA7" w:rsidRPr="00C62EA7" w:rsidRDefault="00C62EA7">
            <w:pPr>
              <w:jc w:val="center"/>
              <w:rPr>
                <w:sz w:val="18"/>
                <w:szCs w:val="18"/>
              </w:rPr>
            </w:pPr>
          </w:p>
        </w:tc>
      </w:tr>
    </w:tbl>
    <w:p w:rsidR="005C3124" w:rsidRPr="00C62EA7" w:rsidRDefault="00C62EA7" w:rsidP="00C62EA7">
      <w:pPr>
        <w:ind w:left="284" w:hanging="284"/>
        <w:rPr>
          <w:sz w:val="18"/>
          <w:szCs w:val="18"/>
        </w:rPr>
      </w:pPr>
      <w:r w:rsidRPr="00C62EA7">
        <w:rPr>
          <w:sz w:val="18"/>
          <w:szCs w:val="18"/>
          <w:u w:val="single"/>
        </w:rPr>
        <w:fldChar w:fldCharType="end"/>
      </w:r>
      <w:r w:rsidR="005C3124" w:rsidRPr="00C62EA7">
        <w:rPr>
          <w:sz w:val="18"/>
          <w:szCs w:val="18"/>
        </w:rPr>
        <w:t>5. Заключение:</w:t>
      </w:r>
    </w:p>
    <w:p w:rsidR="005C3124" w:rsidRPr="00C62EA7" w:rsidRDefault="005C3124" w:rsidP="005C3124">
      <w:pPr>
        <w:rPr>
          <w:sz w:val="18"/>
          <w:szCs w:val="18"/>
        </w:rPr>
      </w:pPr>
      <w:fldSimple w:instr=" DOCVARIABLE  att_zakl_sv \* MERGEFORMAT ">
        <w:r w:rsidR="00C62EA7" w:rsidRPr="00C62EA7">
          <w:rPr>
            <w:sz w:val="18"/>
            <w:szCs w:val="18"/>
          </w:rPr>
          <w:t>- для 4 рабочих мест №№ 8345.0005, 8345.0006, 8345.0007, 8345.0008 установлен класс(подкласс) условий труда 2.</w:t>
        </w:r>
      </w:fldSimple>
    </w:p>
    <w:p w:rsidR="00CD54C9" w:rsidRPr="00C62EA7" w:rsidRDefault="00CD54C9" w:rsidP="00CD54C9">
      <w:pPr>
        <w:rPr>
          <w:b/>
          <w:color w:val="000000"/>
          <w:sz w:val="18"/>
          <w:szCs w:val="18"/>
        </w:rPr>
      </w:pPr>
      <w:r w:rsidRPr="00C62EA7">
        <w:rPr>
          <w:sz w:val="18"/>
          <w:szCs w:val="18"/>
        </w:rPr>
        <w:t>Примечание:</w:t>
      </w:r>
    </w:p>
    <w:p w:rsidR="00CD54C9" w:rsidRPr="00C62EA7" w:rsidRDefault="00CD54C9" w:rsidP="00CD54C9">
      <w:pPr>
        <w:rPr>
          <w:sz w:val="18"/>
          <w:szCs w:val="18"/>
        </w:rPr>
      </w:pPr>
      <w:r w:rsidRPr="00C62EA7">
        <w:rPr>
          <w:color w:val="000000"/>
          <w:sz w:val="18"/>
          <w:szCs w:val="18"/>
        </w:rPr>
        <w:t xml:space="preserve">классы (подклассы) условий труда 1, 2 </w:t>
      </w:r>
      <w:r w:rsidRPr="00C62EA7">
        <w:rPr>
          <w:bCs/>
          <w:sz w:val="18"/>
          <w:szCs w:val="18"/>
        </w:rPr>
        <w:t>-</w:t>
      </w:r>
      <w:r w:rsidRPr="00C62EA7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CD54C9" w:rsidRPr="00C62EA7" w:rsidRDefault="00CD54C9" w:rsidP="00CD54C9">
      <w:pPr>
        <w:rPr>
          <w:b/>
          <w:color w:val="000000"/>
          <w:sz w:val="18"/>
          <w:szCs w:val="18"/>
        </w:rPr>
      </w:pPr>
      <w:r w:rsidRPr="00C62EA7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C62EA7">
        <w:rPr>
          <w:bCs/>
          <w:sz w:val="18"/>
          <w:szCs w:val="18"/>
        </w:rPr>
        <w:t>-</w:t>
      </w:r>
      <w:r w:rsidRPr="00C62EA7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5C3124" w:rsidRPr="00C62EA7" w:rsidRDefault="005C3124" w:rsidP="005C3124">
      <w:pPr>
        <w:rPr>
          <w:b/>
          <w:color w:val="000000"/>
          <w:sz w:val="18"/>
          <w:szCs w:val="18"/>
        </w:rPr>
      </w:pPr>
    </w:p>
    <w:p w:rsidR="005C3124" w:rsidRPr="00C62EA7" w:rsidRDefault="005C3124" w:rsidP="005C3124">
      <w:pPr>
        <w:rPr>
          <w:sz w:val="18"/>
          <w:szCs w:val="18"/>
        </w:rPr>
      </w:pPr>
      <w:r w:rsidRPr="00C62EA7">
        <w:rPr>
          <w:b/>
          <w:color w:val="000000"/>
          <w:sz w:val="18"/>
          <w:szCs w:val="18"/>
        </w:rPr>
        <w:t>6. Сотрудники организации (лаборатории)</w:t>
      </w:r>
      <w:r w:rsidRPr="00C62EA7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C3124" w:rsidRPr="00C62EA7" w:rsidTr="00C62EA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C62EA7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5C3124" w:rsidRPr="00C62EA7" w:rsidTr="00C62EA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C3124" w:rsidRPr="00C62EA7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3124" w:rsidRPr="00C62EA7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C3124" w:rsidRPr="00C62EA7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C3124" w:rsidRPr="00C62EA7" w:rsidRDefault="005C3124" w:rsidP="005C3124">
      <w:pPr>
        <w:rPr>
          <w:b/>
          <w:color w:val="000000"/>
          <w:sz w:val="18"/>
          <w:szCs w:val="18"/>
        </w:rPr>
      </w:pPr>
    </w:p>
    <w:p w:rsidR="005C3124" w:rsidRPr="00C62EA7" w:rsidRDefault="005C3124" w:rsidP="005C3124">
      <w:pPr>
        <w:rPr>
          <w:b/>
          <w:color w:val="000000"/>
          <w:sz w:val="18"/>
          <w:szCs w:val="18"/>
        </w:rPr>
      </w:pPr>
    </w:p>
    <w:p w:rsidR="005C3124" w:rsidRPr="00C62EA7" w:rsidRDefault="005C3124" w:rsidP="005C3124">
      <w:pPr>
        <w:rPr>
          <w:b/>
          <w:color w:val="000000"/>
          <w:sz w:val="18"/>
          <w:szCs w:val="18"/>
        </w:rPr>
      </w:pPr>
      <w:r w:rsidRPr="00C62EA7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C3124" w:rsidRPr="00C62EA7" w:rsidTr="00C62EA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</w:rPr>
            </w:pPr>
            <w:r w:rsidRPr="00C62EA7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C62EA7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C62EA7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5C3124" w:rsidRPr="00C62EA7" w:rsidTr="00C62EA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C3124" w:rsidRPr="00C62EA7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3124" w:rsidRPr="00C62EA7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C3124" w:rsidRPr="00C62EA7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C3124" w:rsidRPr="00C62EA7" w:rsidRDefault="00C62EA7" w:rsidP="00F021B5">
            <w:pPr>
              <w:pStyle w:val="a9"/>
              <w:rPr>
                <w:sz w:val="18"/>
                <w:szCs w:val="18"/>
                <w:vertAlign w:val="superscript"/>
              </w:rPr>
            </w:pPr>
            <w:r w:rsidRPr="00C62EA7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C3124" w:rsidRPr="00C62EA7" w:rsidRDefault="005C3124" w:rsidP="005C3124">
      <w:pPr>
        <w:spacing w:before="120"/>
        <w:rPr>
          <w:rStyle w:val="a8"/>
          <w:sz w:val="18"/>
          <w:szCs w:val="18"/>
        </w:rPr>
      </w:pPr>
    </w:p>
    <w:sectPr w:rsidR="005C3124" w:rsidRPr="00C62EA7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EA7" w:rsidRDefault="00C62EA7" w:rsidP="00420496">
      <w:pPr>
        <w:pStyle w:val="a8"/>
      </w:pPr>
      <w:r>
        <w:separator/>
      </w:r>
    </w:p>
  </w:endnote>
  <w:endnote w:type="continuationSeparator" w:id="0">
    <w:p w:rsidR="00C62EA7" w:rsidRDefault="00C62EA7" w:rsidP="00420496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EA7" w:rsidRDefault="00C62EA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5C3124" w:rsidTr="00F021B5">
      <w:tc>
        <w:tcPr>
          <w:tcW w:w="8188" w:type="dxa"/>
        </w:tcPr>
        <w:p w:rsidR="005C3124" w:rsidRPr="00D16EFF" w:rsidRDefault="005C3124" w:rsidP="005C312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локальной вибрации</w:t>
          </w:r>
        </w:p>
      </w:tc>
      <w:tc>
        <w:tcPr>
          <w:tcW w:w="284" w:type="dxa"/>
        </w:tcPr>
        <w:p w:rsidR="005C3124" w:rsidRPr="00D16EFF" w:rsidRDefault="005C3124" w:rsidP="00F021B5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5C3124" w:rsidRPr="00D16EFF" w:rsidRDefault="005C3124" w:rsidP="00F021B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1B5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F021B5">
            <w:rPr>
              <w:rStyle w:val="ae"/>
              <w:sz w:val="20"/>
              <w:szCs w:val="20"/>
              <w:lang w:val="ru-RU"/>
            </w:rPr>
            <w:fldChar w:fldCharType="begin"/>
          </w:r>
          <w:r w:rsidRPr="00F021B5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F021B5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C62EA7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F021B5">
            <w:rPr>
              <w:rStyle w:val="ae"/>
              <w:sz w:val="20"/>
              <w:szCs w:val="20"/>
              <w:lang w:val="ru-RU"/>
            </w:rPr>
            <w:fldChar w:fldCharType="end"/>
          </w:r>
          <w:r w:rsidRPr="00F021B5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C62EA7" w:rsidRPr="00C62EA7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F021B5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C3124" w:rsidRPr="00C85455" w:rsidRDefault="005C3124" w:rsidP="005C3124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EA7" w:rsidRDefault="00C62EA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EA7" w:rsidRDefault="00C62EA7" w:rsidP="00420496">
      <w:pPr>
        <w:pStyle w:val="a8"/>
      </w:pPr>
      <w:r>
        <w:separator/>
      </w:r>
    </w:p>
  </w:footnote>
  <w:footnote w:type="continuationSeparator" w:id="0">
    <w:p w:rsidR="00C62EA7" w:rsidRDefault="00C62EA7" w:rsidP="00420496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EA7" w:rsidRDefault="00C62EA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EA7" w:rsidRDefault="00C62EA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EA7" w:rsidRDefault="00C62EA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 рабочих мест №№ 8345.0005, 8345.0006, 8345.0007, 8345.0008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Вибрация_л"/>
    <w:docVar w:name="facid" w:val="8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3AC6"/>
    <w:rsid w:val="001D51DA"/>
    <w:rsid w:val="0024732C"/>
    <w:rsid w:val="00250F38"/>
    <w:rsid w:val="002F399D"/>
    <w:rsid w:val="004017DE"/>
    <w:rsid w:val="00420496"/>
    <w:rsid w:val="0046023F"/>
    <w:rsid w:val="00473628"/>
    <w:rsid w:val="00483B82"/>
    <w:rsid w:val="004D2E19"/>
    <w:rsid w:val="004F10DC"/>
    <w:rsid w:val="00510F6E"/>
    <w:rsid w:val="00571B36"/>
    <w:rsid w:val="005C3124"/>
    <w:rsid w:val="005F3CED"/>
    <w:rsid w:val="00602E64"/>
    <w:rsid w:val="006174CD"/>
    <w:rsid w:val="0063366B"/>
    <w:rsid w:val="006523AF"/>
    <w:rsid w:val="00652C3F"/>
    <w:rsid w:val="00663B4C"/>
    <w:rsid w:val="006900BA"/>
    <w:rsid w:val="006F2DA3"/>
    <w:rsid w:val="007B0549"/>
    <w:rsid w:val="007C60F2"/>
    <w:rsid w:val="00832901"/>
    <w:rsid w:val="00885ABD"/>
    <w:rsid w:val="009138C6"/>
    <w:rsid w:val="00944930"/>
    <w:rsid w:val="009B3A03"/>
    <w:rsid w:val="009E4986"/>
    <w:rsid w:val="00A507D3"/>
    <w:rsid w:val="00A91D76"/>
    <w:rsid w:val="00AC50FB"/>
    <w:rsid w:val="00AD290F"/>
    <w:rsid w:val="00AE63C4"/>
    <w:rsid w:val="00B1739E"/>
    <w:rsid w:val="00B70FA8"/>
    <w:rsid w:val="00BB7CA2"/>
    <w:rsid w:val="00BD071D"/>
    <w:rsid w:val="00C62EA7"/>
    <w:rsid w:val="00CD2E4D"/>
    <w:rsid w:val="00CD54C9"/>
    <w:rsid w:val="00D26AA3"/>
    <w:rsid w:val="00D47AD1"/>
    <w:rsid w:val="00DA676F"/>
    <w:rsid w:val="00DE4519"/>
    <w:rsid w:val="00DF6D94"/>
    <w:rsid w:val="00E27C3A"/>
    <w:rsid w:val="00E5397E"/>
    <w:rsid w:val="00E621FE"/>
    <w:rsid w:val="00E65753"/>
    <w:rsid w:val="00EA50E4"/>
    <w:rsid w:val="00EB0633"/>
    <w:rsid w:val="00ED19B0"/>
    <w:rsid w:val="00F021B5"/>
    <w:rsid w:val="00F3443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2049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20496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420496"/>
  </w:style>
  <w:style w:type="paragraph" w:customStyle="1" w:styleId="af">
    <w:name w:val="Подписи"/>
    <w:basedOn w:val="a"/>
    <w:rsid w:val="005C312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C312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C62EA7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633</Words>
  <Characters>4871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локальная вибрация</vt:lpstr>
    </vt:vector>
  </TitlesOfParts>
  <Company>att-support.ru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локальная вибрация</dc:title>
  <dc:subject/>
  <dc:creator>o.yagovceva</dc:creator>
  <cp:keywords/>
  <cp:lastModifiedBy>o.yagovceva</cp:lastModifiedBy>
  <cp:revision>1</cp:revision>
  <dcterms:created xsi:type="dcterms:W3CDTF">2023-02-07T04:47:00Z</dcterms:created>
  <dcterms:modified xsi:type="dcterms:W3CDTF">2023-02-07T04:48:00Z</dcterms:modified>
</cp:coreProperties>
</file>