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5D75D1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75D1" w:rsidRPr="005D75D1" w:rsidRDefault="005D75D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5D75D1" w:rsidRDefault="005D75D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5D75D1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D75D1">
              <w:rPr>
                <w:color w:val="000000"/>
                <w:sz w:val="18"/>
                <w:szCs w:val="18"/>
              </w:rPr>
              <w:t xml:space="preserve"> </w:t>
            </w:r>
            <w:r w:rsidRPr="005D75D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D75D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D75D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5D75D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D75D1">
              <w:rPr>
                <w:color w:val="000000"/>
                <w:sz w:val="18"/>
                <w:szCs w:val="18"/>
              </w:rPr>
              <w:t>к</w:t>
            </w:r>
            <w:r w:rsidRPr="005D75D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5D75D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5D75D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5D75D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D75D1" w:rsidRDefault="005D75D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5D75D1" w:rsidRDefault="004017DE" w:rsidP="004017DE">
      <w:pPr>
        <w:pStyle w:val="1"/>
        <w:rPr>
          <w:sz w:val="18"/>
          <w:szCs w:val="18"/>
        </w:rPr>
      </w:pPr>
    </w:p>
    <w:p w:rsidR="00DA676F" w:rsidRPr="005D75D1" w:rsidRDefault="00DE4519">
      <w:pPr>
        <w:jc w:val="center"/>
        <w:rPr>
          <w:b/>
          <w:sz w:val="18"/>
          <w:szCs w:val="18"/>
        </w:rPr>
      </w:pPr>
      <w:r w:rsidRPr="005D75D1">
        <w:rPr>
          <w:b/>
          <w:sz w:val="18"/>
          <w:szCs w:val="18"/>
        </w:rPr>
        <w:t xml:space="preserve">СВОДНЫЙ </w:t>
      </w:r>
      <w:r w:rsidR="00DA676F" w:rsidRPr="005D75D1">
        <w:rPr>
          <w:b/>
          <w:sz w:val="18"/>
          <w:szCs w:val="18"/>
        </w:rPr>
        <w:t>ПРОТОКОЛ</w:t>
      </w:r>
      <w:r w:rsidRPr="005D75D1">
        <w:rPr>
          <w:b/>
          <w:sz w:val="18"/>
          <w:szCs w:val="18"/>
        </w:rPr>
        <w:br/>
      </w:r>
      <w:r w:rsidR="00B60900" w:rsidRPr="005D75D1">
        <w:rPr>
          <w:b/>
          <w:sz w:val="18"/>
          <w:szCs w:val="18"/>
        </w:rPr>
        <w:t>проведения исследований</w:t>
      </w:r>
      <w:r w:rsidR="00B60900" w:rsidRPr="005D75D1">
        <w:rPr>
          <w:b/>
          <w:sz w:val="18"/>
          <w:szCs w:val="18"/>
          <w:lang w:val="en-US"/>
        </w:rPr>
        <w:t xml:space="preserve"> </w:t>
      </w:r>
      <w:r w:rsidR="004017DE" w:rsidRPr="005D75D1">
        <w:rPr>
          <w:b/>
          <w:sz w:val="18"/>
          <w:szCs w:val="18"/>
        </w:rPr>
        <w:t xml:space="preserve">и измерений </w:t>
      </w:r>
      <w:r w:rsidR="00E13A86" w:rsidRPr="005D75D1">
        <w:rPr>
          <w:b/>
          <w:sz w:val="18"/>
          <w:szCs w:val="18"/>
        </w:rPr>
        <w:t xml:space="preserve">(оценки) </w:t>
      </w:r>
      <w:r w:rsidR="002A5F03" w:rsidRPr="005D75D1">
        <w:rPr>
          <w:b/>
          <w:sz w:val="18"/>
          <w:szCs w:val="18"/>
        </w:rPr>
        <w:t>тяжести трудового процесса</w:t>
      </w:r>
    </w:p>
    <w:p w:rsidR="00DA676F" w:rsidRPr="005D75D1" w:rsidRDefault="00DA676F">
      <w:pPr>
        <w:jc w:val="center"/>
        <w:rPr>
          <w:sz w:val="18"/>
          <w:szCs w:val="18"/>
        </w:rPr>
      </w:pPr>
      <w:r w:rsidRPr="005D75D1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D6BA5" w:rsidRPr="005D75D1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5D75D1" w:rsidRDefault="00DD6BA5" w:rsidP="00DD6BA5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D6BA5" w:rsidRPr="005D75D1" w:rsidRDefault="005D75D1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5D75D1">
              <w:rPr>
                <w:bCs/>
                <w:color w:val="000000"/>
                <w:sz w:val="18"/>
                <w:szCs w:val="18"/>
              </w:rPr>
              <w:t>8298 - Т</w:t>
            </w:r>
          </w:p>
        </w:tc>
        <w:tc>
          <w:tcPr>
            <w:tcW w:w="195" w:type="dxa"/>
            <w:vAlign w:val="bottom"/>
          </w:tcPr>
          <w:p w:rsidR="00DD6BA5" w:rsidRPr="005D75D1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BA5" w:rsidRPr="005D75D1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5D75D1" w:rsidRPr="005D75D1">
                <w:rPr>
                  <w:bCs/>
                  <w:sz w:val="18"/>
                  <w:szCs w:val="18"/>
                </w:rPr>
                <w:t>09.12.2022</w:t>
              </w:r>
            </w:fldSimple>
          </w:p>
        </w:tc>
      </w:tr>
      <w:tr w:rsidR="00DD6BA5" w:rsidRPr="005D75D1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5D75D1" w:rsidRDefault="00DD6BA5" w:rsidP="00DD6BA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D6BA5" w:rsidRPr="005D75D1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5D75D1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D6BA5" w:rsidRPr="005D75D1" w:rsidRDefault="00DD6BA5" w:rsidP="00DD6BA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5D75D1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5D75D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5D75D1" w:rsidRDefault="004017DE" w:rsidP="004017DE">
      <w:pPr>
        <w:pStyle w:val="a7"/>
        <w:rPr>
          <w:sz w:val="18"/>
          <w:szCs w:val="18"/>
        </w:rPr>
      </w:pPr>
      <w:r w:rsidRPr="005D75D1">
        <w:rPr>
          <w:sz w:val="18"/>
          <w:szCs w:val="18"/>
        </w:rPr>
        <w:t>1. Сведения о работодателе:</w:t>
      </w:r>
    </w:p>
    <w:p w:rsidR="004017DE" w:rsidRPr="005D75D1" w:rsidRDefault="008717B5" w:rsidP="004017DE">
      <w:pPr>
        <w:rPr>
          <w:sz w:val="18"/>
          <w:szCs w:val="18"/>
        </w:rPr>
      </w:pPr>
      <w:r w:rsidRPr="005D75D1">
        <w:rPr>
          <w:sz w:val="18"/>
          <w:szCs w:val="18"/>
        </w:rPr>
        <w:t>1</w:t>
      </w:r>
      <w:r w:rsidR="004017DE" w:rsidRPr="005D75D1">
        <w:rPr>
          <w:sz w:val="18"/>
          <w:szCs w:val="18"/>
        </w:rPr>
        <w:t>.1. Наименование работодателя:</w:t>
      </w:r>
      <w:r w:rsidR="004017DE" w:rsidRPr="005D75D1">
        <w:rPr>
          <w:rStyle w:val="aa"/>
          <w:sz w:val="18"/>
          <w:szCs w:val="18"/>
        </w:rPr>
        <w:t xml:space="preserve"> </w:t>
      </w:r>
      <w:fldSimple w:instr=" DOCVARIABLE rbtd_name \* MERGEFORMAT ">
        <w:r w:rsidR="005D75D1" w:rsidRPr="005D75D1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5D75D1" w:rsidRPr="005D75D1">
          <w:rPr>
            <w:rStyle w:val="aa"/>
            <w:sz w:val="18"/>
            <w:szCs w:val="18"/>
          </w:rPr>
          <w:t>й</w:t>
        </w:r>
        <w:r w:rsidR="005D75D1" w:rsidRPr="005D75D1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5D75D1">
        <w:rPr>
          <w:rStyle w:val="aa"/>
          <w:sz w:val="18"/>
          <w:szCs w:val="18"/>
        </w:rPr>
        <w:t> </w:t>
      </w:r>
    </w:p>
    <w:p w:rsidR="004017DE" w:rsidRPr="005D75D1" w:rsidRDefault="008717B5" w:rsidP="004017DE">
      <w:pPr>
        <w:rPr>
          <w:sz w:val="18"/>
          <w:szCs w:val="18"/>
        </w:rPr>
      </w:pPr>
      <w:r w:rsidRPr="005D75D1">
        <w:rPr>
          <w:sz w:val="18"/>
          <w:szCs w:val="18"/>
        </w:rPr>
        <w:t>1</w:t>
      </w:r>
      <w:r w:rsidR="004017DE" w:rsidRPr="005D75D1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5D75D1">
        <w:rPr>
          <w:rStyle w:val="aa"/>
          <w:sz w:val="18"/>
          <w:szCs w:val="18"/>
        </w:rPr>
        <w:t xml:space="preserve"> </w:t>
      </w:r>
      <w:fldSimple w:instr=" DOCVARIABLE rbtd_adr \* MERGEFORMAT ">
        <w:r w:rsidR="005D75D1" w:rsidRPr="005D75D1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5D75D1">
        <w:rPr>
          <w:rStyle w:val="aa"/>
          <w:sz w:val="18"/>
          <w:szCs w:val="18"/>
        </w:rPr>
        <w:t> </w:t>
      </w:r>
    </w:p>
    <w:p w:rsidR="00E13A86" w:rsidRPr="005D75D1" w:rsidRDefault="00E13A86" w:rsidP="00E13A86">
      <w:pPr>
        <w:pStyle w:val="a7"/>
        <w:rPr>
          <w:sz w:val="18"/>
          <w:szCs w:val="18"/>
        </w:rPr>
      </w:pPr>
      <w:r w:rsidRPr="005D75D1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E13A86" w:rsidRPr="005D75D1" w:rsidTr="00E13A86">
        <w:trPr>
          <w:jc w:val="center"/>
        </w:trPr>
        <w:tc>
          <w:tcPr>
            <w:tcW w:w="7841" w:type="dxa"/>
            <w:vAlign w:val="center"/>
          </w:tcPr>
          <w:p w:rsidR="00E13A86" w:rsidRPr="005D75D1" w:rsidRDefault="00E13A86" w:rsidP="000327F6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5D75D1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E13A86" w:rsidRPr="005D75D1" w:rsidRDefault="00E13A86" w:rsidP="000327F6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5D75D1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E13A86" w:rsidRPr="005D75D1" w:rsidRDefault="00E13A86" w:rsidP="000327F6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5D75D1">
              <w:rPr>
                <w:sz w:val="18"/>
                <w:szCs w:val="18"/>
              </w:rPr>
              <w:t>№ свидетел</w:t>
            </w:r>
            <w:r w:rsidRPr="005D75D1">
              <w:rPr>
                <w:sz w:val="18"/>
                <w:szCs w:val="18"/>
              </w:rPr>
              <w:t>ь</w:t>
            </w:r>
            <w:r w:rsidRPr="005D75D1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E13A86" w:rsidRPr="005D75D1" w:rsidRDefault="00E13A86" w:rsidP="000327F6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5D75D1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E13A86" w:rsidRPr="005D75D1" w:rsidRDefault="00E13A86" w:rsidP="000327F6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5D75D1">
              <w:rPr>
                <w:sz w:val="18"/>
                <w:szCs w:val="18"/>
              </w:rPr>
              <w:t>Погрешность измерения</w:t>
            </w:r>
          </w:p>
        </w:tc>
      </w:tr>
      <w:tr w:rsidR="005D75D1" w:rsidRPr="005D75D1" w:rsidTr="00E13A86">
        <w:trPr>
          <w:jc w:val="center"/>
        </w:trPr>
        <w:tc>
          <w:tcPr>
            <w:tcW w:w="7841" w:type="dxa"/>
            <w:vAlign w:val="center"/>
          </w:tcPr>
          <w:p w:rsidR="005D75D1" w:rsidRPr="005D75D1" w:rsidRDefault="005D75D1" w:rsidP="005D75D1">
            <w:pPr>
              <w:pStyle w:val="a9"/>
              <w:jc w:val="left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Угломер с нониусом типа 4</w:t>
            </w:r>
          </w:p>
        </w:tc>
        <w:tc>
          <w:tcPr>
            <w:tcW w:w="2476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3105</w:t>
            </w:r>
          </w:p>
        </w:tc>
        <w:tc>
          <w:tcPr>
            <w:tcW w:w="1559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С-НН/07-04-2022/146807229</w:t>
            </w:r>
          </w:p>
        </w:tc>
        <w:tc>
          <w:tcPr>
            <w:tcW w:w="1780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06.04.2023</w:t>
            </w:r>
          </w:p>
        </w:tc>
        <w:tc>
          <w:tcPr>
            <w:tcW w:w="1622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±10%</w:t>
            </w:r>
          </w:p>
        </w:tc>
      </w:tr>
      <w:tr w:rsidR="005D75D1" w:rsidRPr="005D75D1" w:rsidTr="00E13A86">
        <w:trPr>
          <w:jc w:val="center"/>
        </w:trPr>
        <w:tc>
          <w:tcPr>
            <w:tcW w:w="7841" w:type="dxa"/>
            <w:vAlign w:val="center"/>
          </w:tcPr>
          <w:p w:rsidR="005D75D1" w:rsidRPr="005D75D1" w:rsidRDefault="005D75D1" w:rsidP="005D75D1">
            <w:pPr>
              <w:pStyle w:val="a9"/>
              <w:jc w:val="left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за 10 мин, с. ±0,6</w:t>
            </w:r>
          </w:p>
        </w:tc>
      </w:tr>
      <w:tr w:rsidR="005D75D1" w:rsidRPr="005D75D1" w:rsidTr="00E13A86">
        <w:trPr>
          <w:jc w:val="center"/>
        </w:trPr>
        <w:tc>
          <w:tcPr>
            <w:tcW w:w="7841" w:type="dxa"/>
            <w:vAlign w:val="center"/>
          </w:tcPr>
          <w:p w:rsidR="005D75D1" w:rsidRPr="005D75D1" w:rsidRDefault="005D75D1" w:rsidP="005D75D1">
            <w:pPr>
              <w:pStyle w:val="a9"/>
              <w:jc w:val="left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2476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275</w:t>
            </w:r>
          </w:p>
        </w:tc>
        <w:tc>
          <w:tcPr>
            <w:tcW w:w="1559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780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10.10.2023</w:t>
            </w:r>
          </w:p>
        </w:tc>
        <w:tc>
          <w:tcPr>
            <w:tcW w:w="1622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± 0,1 мм</w:t>
            </w:r>
          </w:p>
        </w:tc>
      </w:tr>
      <w:tr w:rsidR="005D75D1" w:rsidRPr="005D75D1" w:rsidTr="00E13A86">
        <w:trPr>
          <w:jc w:val="center"/>
        </w:trPr>
        <w:tc>
          <w:tcPr>
            <w:tcW w:w="7841" w:type="dxa"/>
            <w:vAlign w:val="center"/>
          </w:tcPr>
          <w:p w:rsidR="005D75D1" w:rsidRPr="005D75D1" w:rsidRDefault="005D75D1" w:rsidP="005D75D1">
            <w:pPr>
              <w:pStyle w:val="a9"/>
              <w:jc w:val="left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Динамометр электронный универсальный с расширенным диапазоном (5-100 Н) АЦД/1У-0,1/1И-2</w:t>
            </w:r>
          </w:p>
        </w:tc>
        <w:tc>
          <w:tcPr>
            <w:tcW w:w="2476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7326</w:t>
            </w:r>
          </w:p>
        </w:tc>
        <w:tc>
          <w:tcPr>
            <w:tcW w:w="1559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С-ВЮМ/11-03-2022/141979581</w:t>
            </w:r>
          </w:p>
        </w:tc>
        <w:tc>
          <w:tcPr>
            <w:tcW w:w="1780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10.03.2023</w:t>
            </w:r>
          </w:p>
        </w:tc>
        <w:tc>
          <w:tcPr>
            <w:tcW w:w="1622" w:type="dxa"/>
            <w:vAlign w:val="center"/>
          </w:tcPr>
          <w:p w:rsidR="005D75D1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± 0,45 %</w:t>
            </w:r>
          </w:p>
        </w:tc>
      </w:tr>
    </w:tbl>
    <w:p w:rsidR="00E13A86" w:rsidRPr="005D75D1" w:rsidRDefault="00E13A86" w:rsidP="00E13A86">
      <w:pPr>
        <w:pStyle w:val="a7"/>
        <w:rPr>
          <w:sz w:val="18"/>
          <w:szCs w:val="18"/>
        </w:rPr>
      </w:pPr>
      <w:r w:rsidRPr="005D75D1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E13A86" w:rsidRPr="005D75D1" w:rsidTr="005D75D1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E13A86" w:rsidRPr="005D75D1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E13A86" w:rsidRPr="005D75D1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5D75D1" w:rsidRPr="005D75D1" w:rsidTr="005D75D1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5D1" w:rsidRPr="005D75D1" w:rsidRDefault="005D75D1" w:rsidP="005D75D1">
            <w:pPr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5D75D1" w:rsidRPr="005D75D1" w:rsidRDefault="005D75D1" w:rsidP="005D75D1">
            <w:pPr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труда. Зарегистрирован в Федерал</w:t>
            </w:r>
            <w:r w:rsidRPr="005D75D1">
              <w:rPr>
                <w:color w:val="000000"/>
                <w:sz w:val="18"/>
                <w:szCs w:val="18"/>
              </w:rPr>
              <w:t>ь</w:t>
            </w:r>
            <w:r w:rsidRPr="005D75D1">
              <w:rPr>
                <w:color w:val="000000"/>
                <w:sz w:val="18"/>
                <w:szCs w:val="18"/>
              </w:rPr>
              <w:t>ном информационном фонде по обеспечению единства измерений N ФР.1.28.2019.33230. Утвержден: АО "КИОУТ" от 06.12.2018 N 010-ОД</w:t>
            </w:r>
          </w:p>
        </w:tc>
      </w:tr>
      <w:tr w:rsidR="005D75D1" w:rsidRPr="005D75D1" w:rsidTr="005D75D1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75D1" w:rsidRPr="005D75D1" w:rsidRDefault="005D75D1" w:rsidP="005D75D1">
            <w:pPr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5D75D1" w:rsidRPr="005D75D1" w:rsidRDefault="005D75D1" w:rsidP="005D75D1">
            <w:pPr>
              <w:rPr>
                <w:color w:val="000000"/>
                <w:sz w:val="18"/>
                <w:szCs w:val="18"/>
              </w:rPr>
            </w:pPr>
            <w:r w:rsidRPr="005D75D1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5D75D1" w:rsidRPr="005D75D1" w:rsidRDefault="00B1739E" w:rsidP="005D75D1">
      <w:pPr>
        <w:ind w:left="284" w:hanging="284"/>
        <w:rPr>
          <w:sz w:val="18"/>
          <w:szCs w:val="18"/>
          <w:lang w:eastAsia="ru-RU"/>
        </w:rPr>
      </w:pPr>
      <w:r w:rsidRPr="005D75D1">
        <w:rPr>
          <w:b/>
          <w:sz w:val="18"/>
          <w:szCs w:val="18"/>
        </w:rPr>
        <w:t>4</w:t>
      </w:r>
      <w:r w:rsidR="00DA676F" w:rsidRPr="005D75D1">
        <w:rPr>
          <w:b/>
          <w:sz w:val="18"/>
          <w:szCs w:val="18"/>
        </w:rPr>
        <w:t>.</w:t>
      </w:r>
      <w:r w:rsidR="00DA676F" w:rsidRPr="005D75D1">
        <w:rPr>
          <w:sz w:val="18"/>
          <w:szCs w:val="18"/>
        </w:rPr>
        <w:t xml:space="preserve"> </w:t>
      </w:r>
      <w:r w:rsidR="00DA676F" w:rsidRPr="005D75D1">
        <w:rPr>
          <w:b/>
          <w:sz w:val="18"/>
          <w:szCs w:val="18"/>
        </w:rPr>
        <w:t>Фактические и нормативные знач</w:t>
      </w:r>
      <w:r w:rsidR="00DA676F" w:rsidRPr="005D75D1">
        <w:rPr>
          <w:b/>
          <w:sz w:val="18"/>
          <w:szCs w:val="18"/>
        </w:rPr>
        <w:t>е</w:t>
      </w:r>
      <w:r w:rsidR="00DA676F" w:rsidRPr="005D75D1">
        <w:rPr>
          <w:b/>
          <w:sz w:val="18"/>
          <w:szCs w:val="18"/>
        </w:rPr>
        <w:t>ния измеряемых параметров:</w:t>
      </w:r>
      <w:r w:rsidR="005D75D1" w:rsidRPr="005D75D1">
        <w:rPr>
          <w:sz w:val="18"/>
          <w:szCs w:val="18"/>
          <w:u w:val="single"/>
        </w:rPr>
        <w:fldChar w:fldCharType="begin"/>
      </w:r>
      <w:r w:rsidR="005D75D1" w:rsidRPr="005D75D1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(x86)\\Аттестация-5.1\\xsl\\sv_prot\\factor13_2.xsl"  \* MERGEFORMAT </w:instrText>
      </w:r>
      <w:r w:rsidR="005D75D1" w:rsidRPr="005D75D1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5D75D1" w:rsidRPr="005D75D1" w:rsidTr="005D75D1">
        <w:trPr>
          <w:divId w:val="816259727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Дата оценки (изм</w:t>
            </w:r>
            <w:r w:rsidRPr="005D75D1">
              <w:rPr>
                <w:sz w:val="18"/>
                <w:szCs w:val="18"/>
              </w:rPr>
              <w:t>е</w:t>
            </w:r>
            <w:r w:rsidRPr="005D75D1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Класс условий тр</w:t>
            </w:r>
            <w:r w:rsidRPr="005D75D1">
              <w:rPr>
                <w:sz w:val="18"/>
                <w:szCs w:val="18"/>
              </w:rPr>
              <w:t>у</w:t>
            </w:r>
            <w:r w:rsidRPr="005D75D1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Время воздейс</w:t>
            </w:r>
            <w:r w:rsidRPr="005D75D1">
              <w:rPr>
                <w:sz w:val="18"/>
                <w:szCs w:val="18"/>
              </w:rPr>
              <w:t>т</w:t>
            </w:r>
            <w:r w:rsidRPr="005D75D1">
              <w:rPr>
                <w:sz w:val="18"/>
                <w:szCs w:val="18"/>
              </w:rPr>
              <w:t>вия, %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Врачи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Главный врач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lastRenderedPageBreak/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Врач-терапевт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Врач-терапевт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Врач-терапевт участковый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Врач-эндоскопист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Врач-рентгенолог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 xml:space="preserve">2.1. Подъем и перемещение (разовое) тяжести при чередовании с </w:t>
            </w:r>
            <w:r w:rsidRPr="005D75D1">
              <w:rPr>
                <w:sz w:val="18"/>
                <w:szCs w:val="18"/>
              </w:rPr>
              <w:lastRenderedPageBreak/>
              <w:t>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Врач-офтальмолог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Врач-акушер-гинеколог женской консультации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 xml:space="preserve">2.2. Подъем и перемещение тяжести постоянно в течение рабочего </w:t>
            </w:r>
            <w:r w:rsidRPr="005D75D1">
              <w:rPr>
                <w:sz w:val="18"/>
                <w:szCs w:val="18"/>
              </w:rPr>
              <w:lastRenderedPageBreak/>
              <w:t>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Врач-акушер-гинеколог женской консультации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 по спортивной медицине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 xml:space="preserve">2.3. Суммарная масса грузов, перемещаемых в течение каждого </w:t>
            </w:r>
            <w:r w:rsidRPr="005D75D1">
              <w:rPr>
                <w:sz w:val="18"/>
                <w:szCs w:val="18"/>
              </w:rPr>
              <w:lastRenderedPageBreak/>
              <w:t>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Врач-анестезиолог-реаниматолог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Акушерка смотрового кабинета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процедурного кабинета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участковая кабинета врача-терапевта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участковая кабинета врача-терапевта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участковая кабинета врача-терапевта участкового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кабинета врача-хирурга (с перев</w:t>
            </w:r>
            <w:r w:rsidRPr="005D75D1">
              <w:rPr>
                <w:b/>
                <w:bCs/>
                <w:sz w:val="18"/>
                <w:szCs w:val="18"/>
              </w:rPr>
              <w:t>я</w:t>
            </w:r>
            <w:r w:rsidRPr="005D75D1">
              <w:rPr>
                <w:b/>
                <w:bCs/>
                <w:sz w:val="18"/>
                <w:szCs w:val="18"/>
              </w:rPr>
              <w:t>зочной)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кабинета врача-эндоскописта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прививочного кабинета детской пол</w:t>
            </w:r>
            <w:r w:rsidRPr="005D75D1">
              <w:rPr>
                <w:b/>
                <w:bCs/>
                <w:sz w:val="18"/>
                <w:szCs w:val="18"/>
              </w:rPr>
              <w:t>и</w:t>
            </w:r>
            <w:r w:rsidRPr="005D75D1">
              <w:rPr>
                <w:b/>
                <w:bCs/>
                <w:sz w:val="18"/>
                <w:szCs w:val="18"/>
              </w:rPr>
              <w:t>клиники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сестра-анестезист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палатная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процедурной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 xml:space="preserve">3. Стереотипные рабочие движения, количество за рабочий </w:t>
            </w:r>
            <w:r w:rsidRPr="005D75D1">
              <w:rPr>
                <w:b/>
                <w:bCs/>
                <w:sz w:val="18"/>
                <w:szCs w:val="18"/>
              </w:rPr>
              <w:lastRenderedPageBreak/>
              <w:t>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Медицинская сестра процедурной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5D75D1">
              <w:rPr>
                <w:sz w:val="18"/>
                <w:szCs w:val="18"/>
              </w:rPr>
              <w:t>о</w:t>
            </w:r>
            <w:r w:rsidRPr="005D75D1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Лаборант (определение группы крови и резус прина</w:t>
            </w:r>
            <w:r w:rsidRPr="005D75D1">
              <w:rPr>
                <w:b/>
                <w:bCs/>
                <w:sz w:val="18"/>
                <w:szCs w:val="18"/>
              </w:rPr>
              <w:t>д</w:t>
            </w:r>
            <w:r w:rsidRPr="005D75D1">
              <w:rPr>
                <w:b/>
                <w:bCs/>
                <w:sz w:val="18"/>
                <w:szCs w:val="18"/>
              </w:rPr>
              <w:t>лежности)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Проводит лабораторные исследования в соответствии с возложенными на него обязанностями.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8298.0046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Медицинский дезинфектор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5D75D1">
              <w:rPr>
                <w:sz w:val="18"/>
                <w:szCs w:val="18"/>
              </w:rPr>
              <w:t xml:space="preserve"> Подготавливает дезинфекционные растворы, препараты, инвентарь, аппаратуру, лабораторную посуду и т.п. для проведения работ по дезинфекции.</w:t>
            </w: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5D75D1">
              <w:rPr>
                <w:sz w:val="18"/>
                <w:szCs w:val="18"/>
              </w:rPr>
              <w:t>с</w:t>
            </w:r>
            <w:r w:rsidRPr="005D75D1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5D75D1">
              <w:rPr>
                <w:b/>
                <w:bCs/>
                <w:sz w:val="18"/>
                <w:szCs w:val="18"/>
              </w:rPr>
              <w:t>а</w:t>
            </w:r>
            <w:r w:rsidRPr="005D75D1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4725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4725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  <w:r w:rsidRPr="005D75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  <w:tr w:rsidR="005D75D1" w:rsidRPr="005D75D1" w:rsidTr="005D75D1">
        <w:trPr>
          <w:divId w:val="8162597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5D1" w:rsidRPr="005D75D1" w:rsidRDefault="005D75D1">
            <w:pPr>
              <w:jc w:val="center"/>
              <w:rPr>
                <w:sz w:val="18"/>
                <w:szCs w:val="18"/>
              </w:rPr>
            </w:pPr>
          </w:p>
        </w:tc>
      </w:tr>
    </w:tbl>
    <w:p w:rsidR="008349EC" w:rsidRPr="005D75D1" w:rsidRDefault="005D75D1" w:rsidP="005D75D1">
      <w:pPr>
        <w:ind w:left="284" w:hanging="284"/>
        <w:rPr>
          <w:sz w:val="18"/>
          <w:szCs w:val="18"/>
        </w:rPr>
      </w:pPr>
      <w:r w:rsidRPr="005D75D1">
        <w:rPr>
          <w:sz w:val="18"/>
          <w:szCs w:val="18"/>
          <w:u w:val="single"/>
        </w:rPr>
        <w:fldChar w:fldCharType="end"/>
      </w:r>
      <w:r w:rsidR="008349EC" w:rsidRPr="005D75D1">
        <w:rPr>
          <w:sz w:val="18"/>
          <w:szCs w:val="18"/>
        </w:rPr>
        <w:t>5. Заключение:</w:t>
      </w:r>
    </w:p>
    <w:p w:rsidR="005D75D1" w:rsidRPr="005D75D1" w:rsidRDefault="008349EC" w:rsidP="008349EC">
      <w:pPr>
        <w:rPr>
          <w:sz w:val="18"/>
          <w:szCs w:val="18"/>
        </w:rPr>
      </w:pPr>
      <w:r w:rsidRPr="005D75D1">
        <w:rPr>
          <w:sz w:val="18"/>
          <w:szCs w:val="18"/>
        </w:rPr>
        <w:fldChar w:fldCharType="begin"/>
      </w:r>
      <w:r w:rsidRPr="005D75D1">
        <w:rPr>
          <w:sz w:val="18"/>
          <w:szCs w:val="18"/>
        </w:rPr>
        <w:instrText xml:space="preserve"> DOCVARIABLE  att_zakl_sv \* MERGEFORMAT </w:instrText>
      </w:r>
      <w:r w:rsidRPr="005D75D1">
        <w:rPr>
          <w:sz w:val="18"/>
          <w:szCs w:val="18"/>
        </w:rPr>
        <w:fldChar w:fldCharType="separate"/>
      </w:r>
      <w:r w:rsidR="005D75D1" w:rsidRPr="005D75D1">
        <w:rPr>
          <w:sz w:val="18"/>
          <w:szCs w:val="18"/>
        </w:rPr>
        <w:t>- для 10 рабочих мест №№ 8298.0001, 8298.0002, 8298.0003, 8298.0004, 8298.0014, 8298.0021, 8298.0031, 8298.0032, 8298.0033, 8298.0039 устано</w:t>
      </w:r>
      <w:r w:rsidR="005D75D1" w:rsidRPr="005D75D1">
        <w:rPr>
          <w:sz w:val="18"/>
          <w:szCs w:val="18"/>
        </w:rPr>
        <w:t>в</w:t>
      </w:r>
      <w:r w:rsidR="005D75D1" w:rsidRPr="005D75D1">
        <w:rPr>
          <w:sz w:val="18"/>
          <w:szCs w:val="18"/>
        </w:rPr>
        <w:t>лен класс(подкласс) условий труда 1;</w:t>
      </w:r>
    </w:p>
    <w:p w:rsidR="005D75D1" w:rsidRPr="005D75D1" w:rsidRDefault="005D75D1" w:rsidP="008349EC">
      <w:pPr>
        <w:rPr>
          <w:sz w:val="18"/>
          <w:szCs w:val="18"/>
        </w:rPr>
      </w:pPr>
      <w:r w:rsidRPr="005D75D1">
        <w:rPr>
          <w:sz w:val="18"/>
          <w:szCs w:val="18"/>
        </w:rPr>
        <w:t>- для 7 рабочих мест №№ 8298.0010, 8298.0022, 8298.0035, 8298.0040, 8298.0041, 8298.0042, 8298.0044 установлен класс(подкласс) условий труда 2;</w:t>
      </w:r>
    </w:p>
    <w:p w:rsidR="008349EC" w:rsidRPr="005D75D1" w:rsidRDefault="005D75D1" w:rsidP="008349EC">
      <w:pPr>
        <w:rPr>
          <w:sz w:val="18"/>
          <w:szCs w:val="18"/>
        </w:rPr>
      </w:pPr>
      <w:r w:rsidRPr="005D75D1">
        <w:rPr>
          <w:sz w:val="18"/>
          <w:szCs w:val="18"/>
        </w:rPr>
        <w:t>- для 8 рабочих мест №№ 8298.0015, 8298.0018, 8298.0019, 8298.0026, 8298.0027, 8298.0034, 8298.0045, 8298.0046 установлен класс(подкласс) у</w:t>
      </w:r>
      <w:r w:rsidRPr="005D75D1">
        <w:rPr>
          <w:sz w:val="18"/>
          <w:szCs w:val="18"/>
        </w:rPr>
        <w:t>с</w:t>
      </w:r>
      <w:r w:rsidRPr="005D75D1">
        <w:rPr>
          <w:sz w:val="18"/>
          <w:szCs w:val="18"/>
        </w:rPr>
        <w:t>ловий труда 3.1.</w:t>
      </w:r>
      <w:r w:rsidR="008349EC" w:rsidRPr="005D75D1">
        <w:rPr>
          <w:sz w:val="18"/>
          <w:szCs w:val="18"/>
        </w:rPr>
        <w:fldChar w:fldCharType="end"/>
      </w:r>
    </w:p>
    <w:p w:rsidR="00085E0A" w:rsidRPr="005D75D1" w:rsidRDefault="00085E0A" w:rsidP="00085E0A">
      <w:pPr>
        <w:rPr>
          <w:b/>
          <w:color w:val="000000"/>
          <w:sz w:val="18"/>
          <w:szCs w:val="18"/>
        </w:rPr>
      </w:pPr>
      <w:r w:rsidRPr="005D75D1">
        <w:rPr>
          <w:sz w:val="18"/>
          <w:szCs w:val="18"/>
        </w:rPr>
        <w:t>Примечание:</w:t>
      </w:r>
    </w:p>
    <w:p w:rsidR="00085E0A" w:rsidRPr="005D75D1" w:rsidRDefault="00085E0A" w:rsidP="00085E0A">
      <w:pPr>
        <w:rPr>
          <w:sz w:val="18"/>
          <w:szCs w:val="18"/>
        </w:rPr>
      </w:pPr>
      <w:r w:rsidRPr="005D75D1">
        <w:rPr>
          <w:color w:val="000000"/>
          <w:sz w:val="18"/>
          <w:szCs w:val="18"/>
        </w:rPr>
        <w:t xml:space="preserve">классы (подклассы) условий труда 1, 2 </w:t>
      </w:r>
      <w:r w:rsidRPr="005D75D1">
        <w:rPr>
          <w:bCs/>
          <w:sz w:val="18"/>
          <w:szCs w:val="18"/>
        </w:rPr>
        <w:t>-</w:t>
      </w:r>
      <w:r w:rsidRPr="005D75D1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85E0A" w:rsidRPr="005D75D1" w:rsidRDefault="00085E0A" w:rsidP="00085E0A">
      <w:pPr>
        <w:rPr>
          <w:color w:val="000000"/>
          <w:sz w:val="18"/>
          <w:szCs w:val="18"/>
        </w:rPr>
      </w:pPr>
      <w:r w:rsidRPr="005D75D1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5D75D1">
        <w:rPr>
          <w:bCs/>
          <w:sz w:val="18"/>
          <w:szCs w:val="18"/>
        </w:rPr>
        <w:t>-</w:t>
      </w:r>
      <w:r w:rsidRPr="005D75D1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Pr="005D75D1">
        <w:rPr>
          <w:color w:val="000000"/>
          <w:sz w:val="18"/>
          <w:szCs w:val="18"/>
        </w:rPr>
        <w:t xml:space="preserve"> </w:t>
      </w:r>
    </w:p>
    <w:p w:rsidR="00085E0A" w:rsidRPr="005D75D1" w:rsidRDefault="00085E0A" w:rsidP="008349EC">
      <w:pPr>
        <w:rPr>
          <w:b/>
          <w:color w:val="000000"/>
          <w:sz w:val="18"/>
          <w:szCs w:val="18"/>
        </w:rPr>
      </w:pPr>
    </w:p>
    <w:p w:rsidR="008349EC" w:rsidRPr="005D75D1" w:rsidRDefault="008349EC" w:rsidP="008349EC">
      <w:pPr>
        <w:rPr>
          <w:b/>
          <w:color w:val="000000"/>
          <w:sz w:val="18"/>
          <w:szCs w:val="18"/>
        </w:rPr>
      </w:pPr>
    </w:p>
    <w:p w:rsidR="008349EC" w:rsidRPr="005D75D1" w:rsidRDefault="008349EC" w:rsidP="008349EC">
      <w:pPr>
        <w:rPr>
          <w:sz w:val="18"/>
          <w:szCs w:val="18"/>
        </w:rPr>
      </w:pPr>
      <w:r w:rsidRPr="005D75D1">
        <w:rPr>
          <w:b/>
          <w:color w:val="000000"/>
          <w:sz w:val="18"/>
          <w:szCs w:val="18"/>
        </w:rPr>
        <w:t>6. Сотрудники организации (лаборатории)</w:t>
      </w:r>
      <w:r w:rsidRPr="005D75D1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5D75D1" w:rsidTr="005D75D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D75D1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8349EC" w:rsidRPr="005D75D1" w:rsidTr="005D75D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349EC" w:rsidRPr="005D75D1" w:rsidRDefault="008349EC" w:rsidP="008349EC">
      <w:pPr>
        <w:rPr>
          <w:b/>
          <w:color w:val="000000"/>
          <w:sz w:val="18"/>
          <w:szCs w:val="18"/>
        </w:rPr>
      </w:pPr>
    </w:p>
    <w:p w:rsidR="008349EC" w:rsidRPr="005D75D1" w:rsidRDefault="008349EC" w:rsidP="008349EC">
      <w:pPr>
        <w:rPr>
          <w:b/>
          <w:color w:val="000000"/>
          <w:sz w:val="18"/>
          <w:szCs w:val="18"/>
        </w:rPr>
      </w:pPr>
    </w:p>
    <w:p w:rsidR="008349EC" w:rsidRPr="005D75D1" w:rsidRDefault="008349EC" w:rsidP="008349EC">
      <w:pPr>
        <w:rPr>
          <w:b/>
          <w:color w:val="000000"/>
          <w:sz w:val="18"/>
          <w:szCs w:val="18"/>
        </w:rPr>
      </w:pPr>
      <w:r w:rsidRPr="005D75D1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5D75D1" w:rsidTr="005D75D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r w:rsidRPr="005D75D1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5D75D1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D75D1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8349EC" w:rsidRPr="005D75D1" w:rsidTr="005D75D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5D75D1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5D75D1" w:rsidRDefault="005D75D1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D75D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5D75D1" w:rsidRDefault="00DA676F" w:rsidP="0092676F">
      <w:pPr>
        <w:spacing w:before="120"/>
        <w:rPr>
          <w:sz w:val="18"/>
          <w:szCs w:val="18"/>
        </w:rPr>
      </w:pPr>
    </w:p>
    <w:sectPr w:rsidR="00DA676F" w:rsidRPr="005D75D1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5D1" w:rsidRDefault="005D75D1" w:rsidP="00536EF2">
      <w:pPr>
        <w:pStyle w:val="a8"/>
      </w:pPr>
      <w:r>
        <w:separator/>
      </w:r>
    </w:p>
  </w:endnote>
  <w:endnote w:type="continuationSeparator" w:id="0">
    <w:p w:rsidR="005D75D1" w:rsidRDefault="005D75D1" w:rsidP="00536EF2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D1" w:rsidRDefault="005D75D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855"/>
      <w:gridCol w:w="418"/>
      <w:gridCol w:w="3079"/>
    </w:tblGrid>
    <w:tr w:rsidR="00536EF2" w:rsidTr="000327F6">
      <w:tc>
        <w:tcPr>
          <w:tcW w:w="11855" w:type="dxa"/>
        </w:tcPr>
        <w:p w:rsidR="00536EF2" w:rsidRPr="000327F6" w:rsidRDefault="00E13A86" w:rsidP="00536EF2">
          <w:pPr>
            <w:rPr>
              <w:sz w:val="20"/>
              <w:szCs w:val="20"/>
            </w:rPr>
          </w:pPr>
          <w:r w:rsidRPr="000327F6">
            <w:rPr>
              <w:sz w:val="20"/>
              <w:szCs w:val="20"/>
            </w:rPr>
            <w:t>Сводный протокол проведения исследований (испытаний) и измерений (оценки) тяж</w:t>
          </w:r>
          <w:r w:rsidRPr="000327F6">
            <w:rPr>
              <w:sz w:val="20"/>
              <w:szCs w:val="20"/>
            </w:rPr>
            <w:t>е</w:t>
          </w:r>
          <w:r w:rsidRPr="000327F6">
            <w:rPr>
              <w:sz w:val="20"/>
              <w:szCs w:val="20"/>
            </w:rPr>
            <w:t>сти трудового процесса</w:t>
          </w:r>
        </w:p>
      </w:tc>
      <w:tc>
        <w:tcPr>
          <w:tcW w:w="418" w:type="dxa"/>
        </w:tcPr>
        <w:p w:rsidR="00536EF2" w:rsidRPr="000327F6" w:rsidRDefault="00536EF2" w:rsidP="000327F6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079" w:type="dxa"/>
        </w:tcPr>
        <w:p w:rsidR="00536EF2" w:rsidRPr="000327F6" w:rsidRDefault="00536EF2" w:rsidP="000327F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0327F6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begin"/>
          </w:r>
          <w:r w:rsidRPr="000327F6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0327F6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5D75D1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end"/>
          </w:r>
          <w:r w:rsidRPr="000327F6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5D75D1" w:rsidRPr="005D75D1">
              <w:rPr>
                <w:rStyle w:val="ae"/>
                <w:noProof/>
                <w:sz w:val="20"/>
                <w:lang w:val="ru-RU"/>
              </w:rPr>
              <w:t>26</w:t>
            </w:r>
          </w:fldSimple>
          <w:r w:rsidRPr="000327F6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36EF2" w:rsidRPr="00536EF2" w:rsidRDefault="00E13A86">
    <w:pPr>
      <w:pStyle w:val="ac"/>
      <w:rPr>
        <w:sz w:val="8"/>
        <w:szCs w:val="8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D1" w:rsidRDefault="005D75D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5D1" w:rsidRDefault="005D75D1" w:rsidP="00536EF2">
      <w:pPr>
        <w:pStyle w:val="a8"/>
      </w:pPr>
      <w:r>
        <w:separator/>
      </w:r>
    </w:p>
  </w:footnote>
  <w:footnote w:type="continuationSeparator" w:id="0">
    <w:p w:rsidR="005D75D1" w:rsidRDefault="005D75D1" w:rsidP="00536EF2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D1" w:rsidRDefault="005D75D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D1" w:rsidRDefault="005D75D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D1" w:rsidRDefault="005D75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10 рабочих мест №№ 8298.0001, 8298.0002, 8298.0003, 8298.0004, 8298.0014, 8298.0021, 8298.0031, 8298.0032, 8298.0033, 8298.0039 установлен класс(подкласс) условий труда 1;_x000D_- для 7 рабочих мест №№ 8298.0010, 8298.0022, 8298.0035, 8298.0040, 8298.0041, 8298.0042, 8298.0044 установлен класс(подкласс) условий труда 2;_x000D_- для 8 рабочих мест №№ 8298.0015, 8298.0018, 8298.0019, 8298.0026, 8298.0027, 8298.0034, 8298.0045, 8298.0046 установлен класс(подкласс) условий труда 3.1."/>
    <w:docVar w:name="att_zakl2_sv" w:val="- фактический уровень вредного фактора соответствует гигиеническим нормативам на рабочих местах № 8298.0001, 8298.0002, 8298.0003, 8298.0004, 8298.0010, 8298.0014, 8298.0021, 8298.0022, 8298.0031, 8298.0032, 8298.0033, 8298.0035, 8298.0039, 8298.0040, 8298.0041, 8298.0042, 8298.0044;_x000D_- фактический уровень вредного фактора не соответствует гигиеническим нормативам на рабочих местах № 8298.0015, 8298.0018, 8298.0019, 8298.0026, 8298.0027, 8298.0034, 8298.0045, 8298.0046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Тяжесть"/>
    <w:docVar w:name="facid" w:val="13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12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40F8EE55351743AAA23A64BFB685F9F3@3105@07.04.2022@06.04.2023~3BE14EC1928C40089A2B64A3CA4D3E73@4569@15.04.2022@14.04.2023~B376A93060D34DED9C69A89709F77EDF@275@11.10.2022@10.10.2023~5EE8E85F17A6474995B3B8384B70914A@7326@11.03.2022@10.03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327F6"/>
    <w:rsid w:val="00066CCC"/>
    <w:rsid w:val="00085E0A"/>
    <w:rsid w:val="000A1ECD"/>
    <w:rsid w:val="000F712C"/>
    <w:rsid w:val="001A3AC6"/>
    <w:rsid w:val="001D51DA"/>
    <w:rsid w:val="00250F38"/>
    <w:rsid w:val="002A5F03"/>
    <w:rsid w:val="002F399D"/>
    <w:rsid w:val="00322F53"/>
    <w:rsid w:val="003D2BEE"/>
    <w:rsid w:val="004017DE"/>
    <w:rsid w:val="00473628"/>
    <w:rsid w:val="004A5A0C"/>
    <w:rsid w:val="004D2E19"/>
    <w:rsid w:val="004F10DC"/>
    <w:rsid w:val="00510F6E"/>
    <w:rsid w:val="00536EF2"/>
    <w:rsid w:val="005D75D1"/>
    <w:rsid w:val="005F3CED"/>
    <w:rsid w:val="00602E64"/>
    <w:rsid w:val="006174CD"/>
    <w:rsid w:val="006523AF"/>
    <w:rsid w:val="00663B4C"/>
    <w:rsid w:val="006F2DA3"/>
    <w:rsid w:val="00832901"/>
    <w:rsid w:val="008349EC"/>
    <w:rsid w:val="008717B5"/>
    <w:rsid w:val="009203E4"/>
    <w:rsid w:val="0092676F"/>
    <w:rsid w:val="00944930"/>
    <w:rsid w:val="009B3A03"/>
    <w:rsid w:val="00AC50FB"/>
    <w:rsid w:val="00AD290F"/>
    <w:rsid w:val="00AE63C4"/>
    <w:rsid w:val="00B1739E"/>
    <w:rsid w:val="00B60900"/>
    <w:rsid w:val="00B70FA8"/>
    <w:rsid w:val="00B7383C"/>
    <w:rsid w:val="00B81FF1"/>
    <w:rsid w:val="00BB7CA2"/>
    <w:rsid w:val="00BD071D"/>
    <w:rsid w:val="00CD2E4D"/>
    <w:rsid w:val="00D26AA3"/>
    <w:rsid w:val="00D93EA3"/>
    <w:rsid w:val="00DA676F"/>
    <w:rsid w:val="00DD6BA5"/>
    <w:rsid w:val="00DE4519"/>
    <w:rsid w:val="00E13A86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36EF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36EF2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36EF2"/>
  </w:style>
  <w:style w:type="paragraph" w:customStyle="1" w:styleId="af">
    <w:name w:val="Подписи"/>
    <w:basedOn w:val="a"/>
    <w:rsid w:val="00DD6BA5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13A8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D75D1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26</Pages>
  <Words>8755</Words>
  <Characters>49909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58547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o.yagovceva</cp:lastModifiedBy>
  <cp:revision>1</cp:revision>
  <dcterms:created xsi:type="dcterms:W3CDTF">2023-01-26T01:14:00Z</dcterms:created>
  <dcterms:modified xsi:type="dcterms:W3CDTF">2023-01-26T01:14:00Z</dcterms:modified>
</cp:coreProperties>
</file>