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A80AF2" w:rsidRPr="00A80AF2">
          <w:rPr>
            <w:rStyle w:val="a9"/>
          </w:rPr>
          <w:t xml:space="preserve"> Государственное бюджетное учреждение министерства здравоохранения Республика Бурятия " ГБУЗ Прибайкал</w:t>
        </w:r>
        <w:r w:rsidR="00A80AF2" w:rsidRPr="00A80AF2">
          <w:rPr>
            <w:rStyle w:val="a9"/>
          </w:rPr>
          <w:t>ь</w:t>
        </w:r>
        <w:r w:rsidR="00A80AF2" w:rsidRPr="00A80AF2">
          <w:rPr>
            <w:rStyle w:val="a9"/>
          </w:rPr>
          <w:t xml:space="preserve">ская Центральная районная больница"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Врачи</w:t>
            </w:r>
          </w:p>
        </w:tc>
        <w:tc>
          <w:tcPr>
            <w:tcW w:w="3686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8229.0001. Главный врач</w:t>
            </w:r>
          </w:p>
        </w:tc>
        <w:tc>
          <w:tcPr>
            <w:tcW w:w="3686" w:type="dxa"/>
            <w:vAlign w:val="center"/>
          </w:tcPr>
          <w:p w:rsidR="00A80AF2" w:rsidRPr="00063DF1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Pr="00063DF1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38А(8229.0002</w:t>
            </w:r>
            <w:proofErr w:type="gramStart"/>
            <w:r>
              <w:t>А</w:t>
            </w:r>
            <w:proofErr w:type="gramEnd"/>
            <w:r>
              <w:t>; 8229.0003А). Врач-терапевт участковый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8229.0004. Медицинский псих</w:t>
            </w:r>
            <w:r>
              <w:t>о</w:t>
            </w:r>
            <w:r>
              <w:t>лог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34. </w:t>
            </w:r>
            <w:proofErr w:type="spellStart"/>
            <w:r>
              <w:t>Врач-оториноларинголог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36. Врач-невролог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40. Врач-хирург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42. Врач-психотерапевт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44. </w:t>
            </w:r>
            <w:proofErr w:type="spellStart"/>
            <w:r>
              <w:t>Врач-эндоскопист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48. Врач-эндокринолог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46. Врач-инфекционист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65. Врач функциональной диа</w:t>
            </w:r>
            <w:r>
              <w:t>г</w:t>
            </w:r>
            <w:r>
              <w:t>ностики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lastRenderedPageBreak/>
              <w:t>8229.0005. Врач-рентгенолог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50. Врач-офтальмолог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8229.0006. </w:t>
            </w:r>
            <w:proofErr w:type="spellStart"/>
            <w:r>
              <w:t>Врач-профпатолог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8229.0007. Врач-терапевт дне</w:t>
            </w:r>
            <w:r>
              <w:t>в</w:t>
            </w:r>
            <w:r>
              <w:t>ного стационара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55А(8229.0008А). Врач-акушер-гинеколог женской консульт</w:t>
            </w:r>
            <w:r>
              <w:t>а</w:t>
            </w:r>
            <w:r>
              <w:t>ции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68. Врач-терапевт кабинета м</w:t>
            </w:r>
            <w:r>
              <w:t>е</w:t>
            </w:r>
            <w:r>
              <w:t>дицинской профилактики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73. Врач по спортивной медиц</w:t>
            </w:r>
            <w:r>
              <w:t>и</w:t>
            </w:r>
            <w:r>
              <w:t>не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57А(8229.0009</w:t>
            </w:r>
            <w:proofErr w:type="gramStart"/>
            <w:r>
              <w:t>А</w:t>
            </w:r>
            <w:proofErr w:type="gramEnd"/>
            <w:r>
              <w:t>; 8229.0010А). Врач педиатр участковый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Средний медицинский перс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нал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56. Акушерка женской консул</w:t>
            </w:r>
            <w:r>
              <w:t>ь</w:t>
            </w:r>
            <w:r>
              <w:t>тации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67. Акушерка смотрового каб</w:t>
            </w:r>
            <w:r>
              <w:t>и</w:t>
            </w:r>
            <w:r>
              <w:t>нета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63. Медицинская сестра проц</w:t>
            </w:r>
            <w:r>
              <w:t>е</w:t>
            </w:r>
            <w:r>
              <w:t>дурного кабинета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35. Медицинская сестра кабин</w:t>
            </w:r>
            <w:r>
              <w:t>е</w:t>
            </w:r>
            <w:r>
              <w:t xml:space="preserve">та </w:t>
            </w:r>
            <w:proofErr w:type="spellStart"/>
            <w:r>
              <w:t>врача-оториноларинголога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49. Медицинская сестра эндо</w:t>
            </w:r>
            <w:r>
              <w:t>к</w:t>
            </w:r>
            <w:r>
              <w:t>ринолога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37. Медицинская сестра кабин</w:t>
            </w:r>
            <w:r>
              <w:t>е</w:t>
            </w:r>
            <w:r>
              <w:t>та врача-невролога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39А(8229.0011</w:t>
            </w:r>
            <w:proofErr w:type="gramStart"/>
            <w:r>
              <w:t>А</w:t>
            </w:r>
            <w:proofErr w:type="gramEnd"/>
            <w:r>
              <w:t>; 8229.0012А). Медицинская сестра участковая кабинета врача-терапевта учас</w:t>
            </w:r>
            <w:r>
              <w:t>т</w:t>
            </w:r>
            <w:r>
              <w:t>кового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41. Медицинская сестра кабин</w:t>
            </w:r>
            <w:r>
              <w:t>е</w:t>
            </w:r>
            <w:r>
              <w:t xml:space="preserve">та врача-хирурга (с </w:t>
            </w:r>
            <w:proofErr w:type="gramStart"/>
            <w:r>
              <w:t>перевязо</w:t>
            </w:r>
            <w:r>
              <w:t>ч</w:t>
            </w:r>
            <w:r>
              <w:t>ной</w:t>
            </w:r>
            <w:proofErr w:type="gramEnd"/>
            <w:r>
              <w:t>)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45. Медицинская сестра кабин</w:t>
            </w:r>
            <w:r>
              <w:t>е</w:t>
            </w:r>
            <w:r>
              <w:t xml:space="preserve">та </w:t>
            </w:r>
            <w:proofErr w:type="spellStart"/>
            <w:r>
              <w:t>врача-эндоскописта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47. Медицинская сестра кабин</w:t>
            </w:r>
            <w:r>
              <w:t>е</w:t>
            </w:r>
            <w:r>
              <w:t>та врача-инфекциониста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53. Медицинская сестра врача </w:t>
            </w:r>
            <w:proofErr w:type="spellStart"/>
            <w:r>
              <w:t>профпатолога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71. Медицинская сестра дневн</w:t>
            </w:r>
            <w:r>
              <w:t>о</w:t>
            </w:r>
            <w:r>
              <w:t>го стационара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61. Медицинская сестра прив</w:t>
            </w:r>
            <w:r>
              <w:t>и</w:t>
            </w:r>
            <w:r>
              <w:t>вочного кабинета детской пол</w:t>
            </w:r>
            <w:r>
              <w:t>и</w:t>
            </w:r>
            <w:r>
              <w:t>клиники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12. Старшая медицинская сестра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13. Медицинская сестра </w:t>
            </w:r>
            <w:proofErr w:type="gramStart"/>
            <w:r>
              <w:t>проц</w:t>
            </w:r>
            <w:r>
              <w:t>е</w:t>
            </w:r>
            <w:r>
              <w:t>дурной</w:t>
            </w:r>
            <w:proofErr w:type="gram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75. Лаборант (определение группы крови и резус прина</w:t>
            </w:r>
            <w:r>
              <w:t>д</w:t>
            </w:r>
            <w:r>
              <w:lastRenderedPageBreak/>
              <w:t>лежн</w:t>
            </w:r>
            <w:r>
              <w:t>о</w:t>
            </w:r>
            <w:r>
              <w:t>сти)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lastRenderedPageBreak/>
              <w:t xml:space="preserve">Биологический: Соблюдать требования безопасности при работе с патогенными </w:t>
            </w:r>
            <w:r>
              <w:lastRenderedPageBreak/>
              <w:t>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lastRenderedPageBreak/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8229.0013. Медицинский дези</w:t>
            </w:r>
            <w:r>
              <w:t>н</w:t>
            </w:r>
            <w:r>
              <w:t>фектор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59А(8229.0014А). Медицинская сестра врача педиатра участк</w:t>
            </w:r>
            <w:r>
              <w:t>о</w:t>
            </w:r>
            <w:r>
              <w:t>вого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60. Медицинская сестра врача педиатра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66. Медицинская сестра врача функциональной диагностики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64. Медицинская сестра прив</w:t>
            </w:r>
            <w:r>
              <w:t>и</w:t>
            </w:r>
            <w:r>
              <w:t>вочного кабинета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69. Медицинская сестра кабин</w:t>
            </w:r>
            <w:r>
              <w:t>е</w:t>
            </w:r>
            <w:r>
              <w:t>та профилактики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74. Медицинская сестра по спортивной медицине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72. Медицинская сестра по ма</w:t>
            </w:r>
            <w:r>
              <w:t>с</w:t>
            </w:r>
            <w:r>
              <w:t>сажу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8229.0015. Младшая медици</w:t>
            </w:r>
            <w:r>
              <w:t>н</w:t>
            </w:r>
            <w:r>
              <w:t>ская сестра приемного отдел</w:t>
            </w:r>
            <w:r>
              <w:t>е</w:t>
            </w:r>
            <w:r>
              <w:t>ния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8229.0016. Главная медицинская сестра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51. Медицинская сестра офтал</w:t>
            </w:r>
            <w:r>
              <w:t>ь</w:t>
            </w:r>
            <w:r>
              <w:t>молога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Стационар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2. Медицинская </w:t>
            </w:r>
            <w:proofErr w:type="spellStart"/>
            <w:r>
              <w:t>сестра-анестезист</w:t>
            </w:r>
            <w:proofErr w:type="spell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Освещение: Модернизировать систему </w:t>
            </w:r>
            <w:r>
              <w:lastRenderedPageBreak/>
              <w:t>искусственного освещения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lastRenderedPageBreak/>
              <w:t>Улучшение качества  освещ</w:t>
            </w:r>
            <w:r>
              <w:t>е</w:t>
            </w:r>
            <w:r>
              <w:lastRenderedPageBreak/>
              <w:t xml:space="preserve">ния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Напряженность: Организовать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5. Медицинская сестра палатная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 xml:space="preserve">6. Медицинская сестра </w:t>
            </w:r>
            <w:proofErr w:type="gramStart"/>
            <w:r>
              <w:t>проц</w:t>
            </w:r>
            <w:r>
              <w:t>е</w:t>
            </w:r>
            <w:r>
              <w:t>дурной</w:t>
            </w:r>
            <w:proofErr w:type="gramEnd"/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4. Врач-педиатр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1. Врач-анестезиолог-реаниматолог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Освещение: Модернизировать систему искусственного освещения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>Улучшение качества  освещ</w:t>
            </w:r>
            <w:r>
              <w:t>е</w:t>
            </w:r>
            <w:r>
              <w:t xml:space="preserve">ния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Default="00A80AF2" w:rsidP="00A80AF2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Напряженность: Организовать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jc w:val="left"/>
            </w:pPr>
            <w:r>
              <w:t>11. Врач-терапевт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  <w:r>
              <w:t>Биологический: Соблюдать требования безопасности при работе с патогенными микроорганизмами</w:t>
            </w: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  <w:r>
              <w:t xml:space="preserve">Профилактика инфекционных заражений  </w:t>
            </w: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  <w:tr w:rsidR="00A80AF2" w:rsidRPr="00AF49A3" w:rsidTr="008B4051">
        <w:trPr>
          <w:jc w:val="center"/>
        </w:trPr>
        <w:tc>
          <w:tcPr>
            <w:tcW w:w="3049" w:type="dxa"/>
            <w:vAlign w:val="center"/>
          </w:tcPr>
          <w:p w:rsidR="00A80AF2" w:rsidRPr="00A80AF2" w:rsidRDefault="00A80AF2" w:rsidP="00A80AF2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Отсутствует</w:t>
            </w:r>
          </w:p>
        </w:tc>
        <w:tc>
          <w:tcPr>
            <w:tcW w:w="3686" w:type="dxa"/>
            <w:vAlign w:val="center"/>
          </w:tcPr>
          <w:p w:rsidR="00A80AF2" w:rsidRDefault="00A80AF2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80AF2" w:rsidRDefault="00A80AF2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80AF2" w:rsidRPr="00063DF1" w:rsidRDefault="00A80AF2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A80AF2">
          <w:rPr>
            <w:rStyle w:val="a9"/>
          </w:rPr>
          <w:t>23.01.2023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0AF2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0AF2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A80AF2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0AF2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80AF2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A80AF2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80AF2" w:rsidRPr="00A80AF2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</w:tr>
      <w:tr w:rsidR="00A80AF2" w:rsidRPr="00A80AF2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(дата)</w:t>
            </w:r>
          </w:p>
        </w:tc>
      </w:tr>
      <w:tr w:rsidR="00A80AF2" w:rsidRPr="00A80AF2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</w:tr>
      <w:tr w:rsidR="00A80AF2" w:rsidRPr="00A80AF2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(дата)</w:t>
            </w:r>
          </w:p>
        </w:tc>
      </w:tr>
      <w:tr w:rsidR="00A80AF2" w:rsidRPr="00A80AF2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  <w:r>
              <w:lastRenderedPageBreak/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AF2" w:rsidRPr="00A80AF2" w:rsidRDefault="00A80AF2" w:rsidP="009D6532">
            <w:pPr>
              <w:pStyle w:val="aa"/>
            </w:pPr>
          </w:p>
        </w:tc>
      </w:tr>
      <w:tr w:rsidR="00A80AF2" w:rsidRPr="00A80AF2" w:rsidTr="00A80AF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80AF2" w:rsidRPr="00A80AF2" w:rsidRDefault="00A80AF2" w:rsidP="009D6532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A80AF2" w:rsidTr="00A80AF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0AF2" w:rsidRDefault="00A80AF2" w:rsidP="00C45714">
            <w:pPr>
              <w:pStyle w:val="aa"/>
            </w:pPr>
            <w:r w:rsidRPr="00A80AF2"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80AF2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0AF2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80AF2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0AF2" w:rsidRDefault="00A80AF2" w:rsidP="00C45714">
            <w:pPr>
              <w:pStyle w:val="aa"/>
            </w:pPr>
            <w:r w:rsidRPr="00A80AF2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80AF2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80AF2" w:rsidRDefault="00A80AF2" w:rsidP="00C45714">
            <w:pPr>
              <w:pStyle w:val="aa"/>
            </w:pPr>
            <w:r>
              <w:t>24.01.2023</w:t>
            </w:r>
          </w:p>
        </w:tc>
      </w:tr>
      <w:tr w:rsidR="00C45714" w:rsidRPr="00A80AF2" w:rsidTr="00A80AF2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A80AF2" w:rsidRDefault="00A80AF2" w:rsidP="00C45714">
            <w:pPr>
              <w:pStyle w:val="aa"/>
              <w:rPr>
                <w:b/>
                <w:vertAlign w:val="superscript"/>
              </w:rPr>
            </w:pPr>
            <w:r w:rsidRPr="00A80AF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A80AF2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A80AF2" w:rsidRDefault="00A80AF2" w:rsidP="00C45714">
            <w:pPr>
              <w:pStyle w:val="aa"/>
              <w:rPr>
                <w:b/>
                <w:vertAlign w:val="superscript"/>
              </w:rPr>
            </w:pPr>
            <w:r w:rsidRPr="00A80A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A80AF2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A80AF2" w:rsidRDefault="00A80AF2" w:rsidP="00C45714">
            <w:pPr>
              <w:pStyle w:val="aa"/>
              <w:rPr>
                <w:b/>
                <w:vertAlign w:val="superscript"/>
              </w:rPr>
            </w:pPr>
            <w:r w:rsidRPr="00A80A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A80AF2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A80AF2" w:rsidRDefault="00A80AF2" w:rsidP="00C45714">
            <w:pPr>
              <w:pStyle w:val="aa"/>
              <w:rPr>
                <w:vertAlign w:val="superscript"/>
              </w:rPr>
            </w:pPr>
            <w:r w:rsidRPr="00A80AF2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AF2" w:rsidRPr="00A80AF2" w:rsidRDefault="00A80AF2" w:rsidP="00A80AF2">
      <w:r>
        <w:separator/>
      </w:r>
    </w:p>
  </w:endnote>
  <w:endnote w:type="continuationSeparator" w:id="0">
    <w:p w:rsidR="00A80AF2" w:rsidRPr="00A80AF2" w:rsidRDefault="00A80AF2" w:rsidP="00A80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AF2" w:rsidRPr="00A80AF2" w:rsidRDefault="00A80AF2" w:rsidP="00A80AF2">
      <w:r>
        <w:separator/>
      </w:r>
    </w:p>
  </w:footnote>
  <w:footnote w:type="continuationSeparator" w:id="0">
    <w:p w:rsidR="00A80AF2" w:rsidRPr="00A80AF2" w:rsidRDefault="00A80AF2" w:rsidP="00A80A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close_doc_flag" w:val="0"/>
    <w:docVar w:name="doc_type" w:val="6"/>
    <w:docVar w:name="fill_date" w:val="23.01.2023"/>
    <w:docVar w:name="org_guid" w:val="FCB7258B0BFF4EA0961859ACE7B8E70E"/>
    <w:docVar w:name="org_id" w:val="51"/>
    <w:docVar w:name="org_name" w:val="     "/>
    <w:docVar w:name="pers_guids" w:val="B1AB66AA88CD451EAB8A224D5FC101FA@069-559-325 18"/>
    <w:docVar w:name="pers_snils" w:val="B1AB66AA88CD451EAB8A224D5FC101FA@069-559-325 18"/>
    <w:docVar w:name="podr_id" w:val="org_51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A80AF2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A80AF2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80A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80AF2"/>
    <w:rPr>
      <w:sz w:val="24"/>
    </w:rPr>
  </w:style>
  <w:style w:type="paragraph" w:styleId="ad">
    <w:name w:val="footer"/>
    <w:basedOn w:val="a"/>
    <w:link w:val="ae"/>
    <w:rsid w:val="00A80A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80AF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6</Pages>
  <Words>1113</Words>
  <Characters>10562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o.yagovceva</dc:creator>
  <cp:keywords/>
  <dc:description/>
  <cp:lastModifiedBy>o.yagovceva</cp:lastModifiedBy>
  <cp:revision>1</cp:revision>
  <dcterms:created xsi:type="dcterms:W3CDTF">2023-01-29T03:44:00Z</dcterms:created>
  <dcterms:modified xsi:type="dcterms:W3CDTF">2023-01-29T03:44:00Z</dcterms:modified>
</cp:coreProperties>
</file>