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016839" w:rsidRPr="00016839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016839" w:rsidRPr="00016839">
          <w:rPr>
            <w:rStyle w:val="a9"/>
          </w:rPr>
          <w:t>ь</w:t>
        </w:r>
        <w:r w:rsidR="00016839" w:rsidRPr="00016839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1326D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Pr="005645F0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016839">
              <w:rPr>
                <w:rFonts w:ascii="Times New Roman" w:hAnsi="Times New Roman"/>
                <w:b/>
                <w:sz w:val="18"/>
                <w:szCs w:val="18"/>
              </w:rPr>
              <w:t>Туркинская</w:t>
            </w:r>
            <w:proofErr w:type="spellEnd"/>
            <w:r w:rsidRPr="00016839">
              <w:rPr>
                <w:rFonts w:ascii="Times New Roman" w:hAnsi="Times New Roman"/>
                <w:b/>
                <w:sz w:val="18"/>
                <w:szCs w:val="18"/>
              </w:rPr>
              <w:t xml:space="preserve"> ВА</w:t>
            </w:r>
          </w:p>
        </w:tc>
        <w:tc>
          <w:tcPr>
            <w:tcW w:w="1047" w:type="dxa"/>
            <w:vAlign w:val="center"/>
          </w:tcPr>
          <w:p w:rsidR="00016839" w:rsidRPr="005645F0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Pr="005645F0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16839">
              <w:rPr>
                <w:rFonts w:ascii="Times New Roman" w:hAnsi="Times New Roman"/>
                <w:sz w:val="18"/>
                <w:szCs w:val="18"/>
              </w:rPr>
              <w:t>Заведующий</w:t>
            </w:r>
            <w:proofErr w:type="gram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врачебной амбулатории; Система искусственного освещения, дезинфицирующие растворы, патоге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016839" w:rsidRPr="005645F0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Старшая медицинская сестра; Система искусственного освещения, дезинфиц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153А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Врач-терапевт участковый; Система искусственного освещения, дезинфиц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8346.0001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Врач-терапевт дневного стационара; Система искусственного освещения, дезинфицирующие растворы, патоге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Медицинская сестра кабинета проф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лактики; Система искусственного осв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Акушерка; Система искусственного освещения, дезинфицирующие раств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8346.0002 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Фельдшер скорой медицинской пом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щи; Автомобиль скорой помощи, д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зинфицирующие растворы, патогенные микроорганизмы, оказание медици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Водитель автомобиля скорой медици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ской помощи; Автомобиль УАЗ 3962, г/</w:t>
            </w:r>
            <w:proofErr w:type="spellStart"/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Х 155 КУ, ГСМ, управление тран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с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портным средством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Водитель автомобиля скорой медици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ской помощи; Автомобиль ГАЗ Луидор 225ОВО, г/</w:t>
            </w:r>
            <w:proofErr w:type="spellStart"/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 У551 МА, ГСМ, управл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ние транспортным средством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>Водитель автомобиля скорой медици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 xml:space="preserve">ской помощи; Автомобиль ГАЗ Газель </w:t>
            </w:r>
            <w:proofErr w:type="spellStart"/>
            <w:r w:rsidRPr="00016839">
              <w:rPr>
                <w:rFonts w:ascii="Times New Roman" w:hAnsi="Times New Roman"/>
                <w:sz w:val="18"/>
                <w:szCs w:val="18"/>
              </w:rPr>
              <w:t>Next</w:t>
            </w:r>
            <w:proofErr w:type="spell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221727, г/</w:t>
            </w:r>
            <w:proofErr w:type="spellStart"/>
            <w:r w:rsidRPr="00016839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Н 206 МС, ГСМ, управление транспортным средством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6839">
              <w:rPr>
                <w:rFonts w:ascii="Times New Roman" w:hAnsi="Times New Roman"/>
                <w:b/>
                <w:sz w:val="18"/>
                <w:szCs w:val="18"/>
              </w:rPr>
              <w:t>ФАП с</w:t>
            </w:r>
            <w:proofErr w:type="gramStart"/>
            <w:r w:rsidRPr="00016839">
              <w:rPr>
                <w:rFonts w:ascii="Times New Roman" w:hAnsi="Times New Roman"/>
                <w:b/>
                <w:sz w:val="18"/>
                <w:szCs w:val="18"/>
              </w:rPr>
              <w:t>.Г</w:t>
            </w:r>
            <w:proofErr w:type="gramEnd"/>
            <w:r w:rsidRPr="00016839">
              <w:rPr>
                <w:rFonts w:ascii="Times New Roman" w:hAnsi="Times New Roman"/>
                <w:b/>
                <w:sz w:val="18"/>
                <w:szCs w:val="18"/>
              </w:rPr>
              <w:t>ремячинск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 xml:space="preserve">Заведующая </w:t>
            </w:r>
            <w:proofErr w:type="gramStart"/>
            <w:r w:rsidRPr="0001683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1683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01683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т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6839">
              <w:rPr>
                <w:rFonts w:ascii="Times New Roman" w:hAnsi="Times New Roman"/>
                <w:b/>
                <w:sz w:val="18"/>
                <w:szCs w:val="18"/>
              </w:rPr>
              <w:t xml:space="preserve">ФАП с. </w:t>
            </w:r>
            <w:proofErr w:type="spellStart"/>
            <w:r w:rsidRPr="00016839">
              <w:rPr>
                <w:rFonts w:ascii="Times New Roman" w:hAnsi="Times New Roman"/>
                <w:b/>
                <w:sz w:val="18"/>
                <w:szCs w:val="18"/>
              </w:rPr>
              <w:t>Иркилик</w:t>
            </w:r>
            <w:proofErr w:type="spellEnd"/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6839" w:rsidRPr="00917594" w:rsidTr="00662AFC">
        <w:trPr>
          <w:jc w:val="center"/>
        </w:trPr>
        <w:tc>
          <w:tcPr>
            <w:tcW w:w="90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8346.0003 </w:t>
            </w:r>
          </w:p>
        </w:tc>
        <w:tc>
          <w:tcPr>
            <w:tcW w:w="3347" w:type="dxa"/>
            <w:vAlign w:val="center"/>
          </w:tcPr>
          <w:p w:rsidR="00016839" w:rsidRP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839">
              <w:rPr>
                <w:rFonts w:ascii="Times New Roman" w:hAnsi="Times New Roman"/>
                <w:sz w:val="18"/>
                <w:szCs w:val="18"/>
              </w:rPr>
              <w:t xml:space="preserve">Заведующая </w:t>
            </w:r>
            <w:proofErr w:type="gramStart"/>
            <w:r w:rsidRPr="0001683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0168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1683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01683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т</w:t>
            </w:r>
            <w:r w:rsidRPr="0001683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016839" w:rsidRDefault="0001683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016839" w:rsidRDefault="0001683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16839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16839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1683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16839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16839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1683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16839" w:rsidRPr="00016839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</w:tr>
      <w:tr w:rsidR="00016839" w:rsidRPr="00016839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(дата)</w:t>
            </w:r>
          </w:p>
        </w:tc>
      </w:tr>
      <w:tr w:rsidR="00016839" w:rsidRPr="00016839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</w:tr>
      <w:tr w:rsidR="00016839" w:rsidRPr="00016839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(дата)</w:t>
            </w:r>
          </w:p>
        </w:tc>
      </w:tr>
      <w:tr w:rsidR="00016839" w:rsidRPr="00016839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  <w:r>
              <w:lastRenderedPageBreak/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839" w:rsidRPr="00016839" w:rsidRDefault="00016839" w:rsidP="009D6532">
            <w:pPr>
              <w:pStyle w:val="aa"/>
            </w:pPr>
          </w:p>
        </w:tc>
      </w:tr>
      <w:tr w:rsidR="00016839" w:rsidRPr="00016839" w:rsidTr="000168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6839" w:rsidRPr="00016839" w:rsidRDefault="00016839" w:rsidP="009D6532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016839" w:rsidTr="0001683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016839" w:rsidRDefault="00016839" w:rsidP="004F2F19">
            <w:pPr>
              <w:pStyle w:val="aa"/>
            </w:pPr>
            <w:r w:rsidRPr="00016839">
              <w:t>Эксперт по специальной оценке усл</w:t>
            </w:r>
            <w:r w:rsidRPr="00016839">
              <w:t>о</w:t>
            </w:r>
            <w:r w:rsidRPr="00016839">
              <w:t>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016839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016839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016839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016839" w:rsidRDefault="00016839" w:rsidP="004F2F19">
            <w:pPr>
              <w:pStyle w:val="aa"/>
            </w:pPr>
            <w:r w:rsidRPr="00016839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016839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016839" w:rsidRDefault="00016839" w:rsidP="004F2F19">
            <w:pPr>
              <w:pStyle w:val="aa"/>
            </w:pPr>
            <w:r>
              <w:t>10.01.2023</w:t>
            </w:r>
          </w:p>
        </w:tc>
      </w:tr>
      <w:tr w:rsidR="004F2F19" w:rsidRPr="00016839" w:rsidTr="0001683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016839" w:rsidRDefault="00016839" w:rsidP="004F2F19">
            <w:pPr>
              <w:pStyle w:val="aa"/>
              <w:rPr>
                <w:b/>
                <w:vertAlign w:val="superscript"/>
              </w:rPr>
            </w:pPr>
            <w:r w:rsidRPr="0001683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016839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016839" w:rsidRDefault="00016839" w:rsidP="004F2F19">
            <w:pPr>
              <w:pStyle w:val="aa"/>
              <w:rPr>
                <w:b/>
                <w:vertAlign w:val="superscript"/>
              </w:rPr>
            </w:pPr>
            <w:r w:rsidRPr="000168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016839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016839" w:rsidRDefault="00016839" w:rsidP="004F2F19">
            <w:pPr>
              <w:pStyle w:val="aa"/>
              <w:rPr>
                <w:b/>
                <w:vertAlign w:val="superscript"/>
              </w:rPr>
            </w:pPr>
            <w:r w:rsidRPr="000168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016839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016839" w:rsidRDefault="00016839" w:rsidP="004F2F19">
            <w:pPr>
              <w:pStyle w:val="aa"/>
              <w:rPr>
                <w:vertAlign w:val="superscript"/>
              </w:rPr>
            </w:pPr>
            <w:r w:rsidRPr="00016839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839" w:rsidRPr="00016839" w:rsidRDefault="00016839" w:rsidP="00016839">
      <w:r>
        <w:separator/>
      </w:r>
    </w:p>
  </w:endnote>
  <w:endnote w:type="continuationSeparator" w:id="0">
    <w:p w:rsidR="00016839" w:rsidRPr="00016839" w:rsidRDefault="00016839" w:rsidP="0001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839" w:rsidRPr="00016839" w:rsidRDefault="00016839" w:rsidP="00016839">
      <w:r>
        <w:separator/>
      </w:r>
    </w:p>
  </w:footnote>
  <w:footnote w:type="continuationSeparator" w:id="0">
    <w:p w:rsidR="00016839" w:rsidRPr="00016839" w:rsidRDefault="00016839" w:rsidP="000168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 "/>
    <w:docVar w:name="close_doc_flag" w:val="0"/>
    <w:docVar w:name="doc_type" w:val="4"/>
    <w:docVar w:name="org_guid" w:val="F6A2D7F1CB0E4F348BB0F48560B1D7C3"/>
    <w:docVar w:name="org_id" w:val="63"/>
    <w:docVar w:name="org_name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pers_guids" w:val="B1AB66AA88CD451EAB8A224D5FC101FA@069-559-325 18"/>
    <w:docVar w:name="pers_snils" w:val="B1AB66AA88CD451EAB8A224D5FC101FA@069-559-325 18"/>
    <w:docVar w:name="podr_id" w:val="org_63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016839"/>
    <w:rsid w:val="00016839"/>
    <w:rsid w:val="0002033E"/>
    <w:rsid w:val="000C5130"/>
    <w:rsid w:val="001326D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168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16839"/>
    <w:rPr>
      <w:sz w:val="24"/>
    </w:rPr>
  </w:style>
  <w:style w:type="paragraph" w:styleId="ad">
    <w:name w:val="footer"/>
    <w:basedOn w:val="a"/>
    <w:link w:val="ae"/>
    <w:rsid w:val="000168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1683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1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o.yagovceva</dc:creator>
  <cp:keywords/>
  <dc:description/>
  <cp:lastModifiedBy>o.yagovceva</cp:lastModifiedBy>
  <cp:revision>1</cp:revision>
  <dcterms:created xsi:type="dcterms:W3CDTF">2023-02-06T07:07:00Z</dcterms:created>
  <dcterms:modified xsi:type="dcterms:W3CDTF">2023-02-06T07:08:00Z</dcterms:modified>
</cp:coreProperties>
</file>